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591" w:rsidRPr="00C96CF2" w:rsidRDefault="00033591" w:rsidP="00C54DD1">
      <w:pPr>
        <w:ind w:left="7080" w:firstLine="708"/>
        <w:rPr>
          <w:sz w:val="18"/>
          <w:szCs w:val="18"/>
        </w:rPr>
      </w:pPr>
      <w:r>
        <w:rPr>
          <w:b/>
          <w:bCs/>
          <w:sz w:val="22"/>
          <w:szCs w:val="22"/>
        </w:rPr>
        <w:t>ПРОЕКТ</w:t>
      </w:r>
    </w:p>
    <w:p w:rsidR="00033591" w:rsidRDefault="00033591" w:rsidP="00C54DD1">
      <w:pPr>
        <w:jc w:val="center"/>
        <w:rPr>
          <w:b/>
          <w:bCs/>
          <w:sz w:val="22"/>
          <w:szCs w:val="22"/>
        </w:rPr>
      </w:pPr>
    </w:p>
    <w:p w:rsidR="00033591" w:rsidRPr="00BE5000" w:rsidRDefault="00033591" w:rsidP="004C5E54">
      <w:pPr>
        <w:autoSpaceDE w:val="0"/>
        <w:ind w:left="3540" w:firstLine="708"/>
        <w:rPr>
          <w:b/>
          <w:bCs/>
        </w:rPr>
      </w:pPr>
      <w:r w:rsidRPr="00BE5000">
        <w:rPr>
          <w:b/>
          <w:bCs/>
        </w:rPr>
        <w:t>ДОГОВОР №______</w:t>
      </w:r>
    </w:p>
    <w:p w:rsidR="00033591" w:rsidRPr="00BE5000" w:rsidRDefault="00033591" w:rsidP="004C5E54">
      <w:pPr>
        <w:autoSpaceDE w:val="0"/>
        <w:ind w:firstLine="708"/>
        <w:jc w:val="both"/>
        <w:rPr>
          <w:b/>
          <w:bCs/>
        </w:rPr>
      </w:pPr>
      <w:r w:rsidRPr="00BE5000">
        <w:rPr>
          <w:b/>
          <w:bCs/>
        </w:rPr>
        <w:t>оказания услуг по техническому обслуживанию автомобилей</w:t>
      </w:r>
    </w:p>
    <w:p w:rsidR="00033591" w:rsidRPr="00BE5000" w:rsidRDefault="00033591" w:rsidP="00C54DD1">
      <w:pPr>
        <w:autoSpaceDE w:val="0"/>
        <w:ind w:left="3540" w:firstLine="708"/>
        <w:rPr>
          <w:b/>
          <w:bCs/>
        </w:rPr>
      </w:pPr>
    </w:p>
    <w:p w:rsidR="00033591" w:rsidRPr="00BE5000" w:rsidRDefault="00033591" w:rsidP="00C54DD1">
      <w:pPr>
        <w:autoSpaceDE w:val="0"/>
        <w:jc w:val="both"/>
      </w:pPr>
    </w:p>
    <w:p w:rsidR="00033591" w:rsidRPr="00BE5000" w:rsidRDefault="00033591" w:rsidP="0056192D">
      <w:pPr>
        <w:pStyle w:val="ConsPlusNonformat"/>
        <w:rPr>
          <w:rFonts w:ascii="Times New Roman" w:hAnsi="Times New Roman" w:cs="Times New Roman"/>
          <w:sz w:val="24"/>
          <w:szCs w:val="24"/>
        </w:rPr>
      </w:pPr>
      <w:r w:rsidRPr="00BE5000">
        <w:rPr>
          <w:rFonts w:ascii="Times New Roman" w:hAnsi="Times New Roman" w:cs="Times New Roman"/>
          <w:sz w:val="24"/>
          <w:szCs w:val="24"/>
        </w:rPr>
        <w:t xml:space="preserve">г. </w:t>
      </w:r>
      <w:r>
        <w:rPr>
          <w:rFonts w:ascii="Times New Roman" w:hAnsi="Times New Roman" w:cs="Times New Roman"/>
          <w:sz w:val="24"/>
          <w:szCs w:val="24"/>
        </w:rPr>
        <w:t>Мытищи</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E5000">
        <w:rPr>
          <w:rFonts w:ascii="Times New Roman" w:hAnsi="Times New Roman" w:cs="Times New Roman"/>
          <w:sz w:val="24"/>
          <w:szCs w:val="24"/>
        </w:rPr>
        <w:t>«___» ___________ 201</w:t>
      </w:r>
      <w:r>
        <w:rPr>
          <w:rFonts w:ascii="Times New Roman" w:hAnsi="Times New Roman" w:cs="Times New Roman"/>
          <w:sz w:val="24"/>
          <w:szCs w:val="24"/>
        </w:rPr>
        <w:t>5</w:t>
      </w:r>
      <w:r w:rsidRPr="00BE5000">
        <w:rPr>
          <w:rFonts w:ascii="Times New Roman" w:hAnsi="Times New Roman" w:cs="Times New Roman"/>
          <w:sz w:val="24"/>
          <w:szCs w:val="24"/>
        </w:rPr>
        <w:t xml:space="preserve"> г.</w:t>
      </w:r>
    </w:p>
    <w:p w:rsidR="00033591" w:rsidRPr="00BE5000" w:rsidRDefault="00033591" w:rsidP="00C54DD1">
      <w:pPr>
        <w:pStyle w:val="ConsPlusNonformat"/>
        <w:rPr>
          <w:rFonts w:ascii="Times New Roman" w:hAnsi="Times New Roman" w:cs="Times New Roman"/>
          <w:sz w:val="24"/>
          <w:szCs w:val="24"/>
        </w:rPr>
      </w:pPr>
    </w:p>
    <w:p w:rsidR="00033591" w:rsidRPr="00BE5000" w:rsidRDefault="00033591" w:rsidP="00C54DD1">
      <w:pPr>
        <w:widowControl w:val="0"/>
        <w:tabs>
          <w:tab w:val="left" w:pos="5551"/>
          <w:tab w:val="right" w:pos="7871"/>
          <w:tab w:val="left" w:pos="8320"/>
          <w:tab w:val="right" w:pos="9455"/>
        </w:tabs>
        <w:autoSpaceDE w:val="0"/>
        <w:ind w:right="34"/>
        <w:jc w:val="both"/>
      </w:pPr>
      <w:r w:rsidRPr="00BE5000">
        <w:t>_____</w:t>
      </w:r>
      <w:r>
        <w:t xml:space="preserve">_________________, </w:t>
      </w:r>
      <w:r w:rsidRPr="00BE5000">
        <w:t>именуемое в дальнейшем Исполнитель, действующего на основани</w:t>
      </w:r>
      <w:r>
        <w:t>и _________________</w:t>
      </w:r>
      <w:r w:rsidRPr="00BE5000">
        <w:t xml:space="preserve">, с одной стороны, и Федеральное государственное унитарное предприятие «Ведомственная охрана Росатома» (далее - ФГУП «Атом-охрана») в лице  директора филиала № </w:t>
      </w:r>
      <w:r>
        <w:t xml:space="preserve">1 ФГУП </w:t>
      </w:r>
      <w:r w:rsidRPr="00BE5000">
        <w:t>«Атом-охрана»</w:t>
      </w:r>
      <w:r>
        <w:t xml:space="preserve"> Артамонова Александра Николаевича</w:t>
      </w:r>
      <w:r w:rsidRPr="00BE5000">
        <w:t>, действующего на основании Доверенности от 1</w:t>
      </w:r>
      <w:r>
        <w:t>7</w:t>
      </w:r>
      <w:r w:rsidRPr="00BE5000">
        <w:t>.1</w:t>
      </w:r>
      <w:r>
        <w:t>0</w:t>
      </w:r>
      <w:r w:rsidRPr="00BE5000">
        <w:t>.201</w:t>
      </w:r>
      <w:r>
        <w:t>4</w:t>
      </w:r>
      <w:r w:rsidRPr="00BE5000">
        <w:t xml:space="preserve"> № </w:t>
      </w:r>
      <w:r>
        <w:t>298</w:t>
      </w:r>
      <w:r w:rsidRPr="00BE5000">
        <w:t>, именуемое в дальнейшем Заказчик, с другой стороны, далее именуемые Стороны, заключили настоящий Договор о нижеследующем:</w:t>
      </w:r>
    </w:p>
    <w:p w:rsidR="00033591" w:rsidRPr="00BE5000" w:rsidRDefault="00033591" w:rsidP="00C54DD1">
      <w:pPr>
        <w:autoSpaceDE w:val="0"/>
        <w:jc w:val="center"/>
      </w:pPr>
    </w:p>
    <w:p w:rsidR="00033591" w:rsidRPr="009E4898" w:rsidRDefault="00033591" w:rsidP="00C54DD1">
      <w:pPr>
        <w:numPr>
          <w:ilvl w:val="0"/>
          <w:numId w:val="2"/>
        </w:numPr>
        <w:autoSpaceDE w:val="0"/>
      </w:pPr>
      <w:r w:rsidRPr="00BE5000">
        <w:t>ПРЕДМЕТ ДОГОВОРА</w:t>
      </w:r>
    </w:p>
    <w:p w:rsidR="00033591" w:rsidRDefault="00033591" w:rsidP="00C54DD1">
      <w:pPr>
        <w:widowControl w:val="0"/>
        <w:autoSpaceDE w:val="0"/>
        <w:ind w:firstLine="539"/>
        <w:jc w:val="both"/>
      </w:pPr>
    </w:p>
    <w:p w:rsidR="00033591" w:rsidRPr="009E4898" w:rsidRDefault="00033591" w:rsidP="00C54DD1">
      <w:pPr>
        <w:snapToGrid w:val="0"/>
        <w:ind w:firstLine="539"/>
        <w:jc w:val="both"/>
        <w:rPr>
          <w:sz w:val="20"/>
          <w:szCs w:val="20"/>
        </w:rPr>
      </w:pPr>
      <w:r w:rsidRPr="00BE5000">
        <w:t xml:space="preserve">1.1. По настоящему Договору Исполнитель обязуется оказывать услуги по техническому обслуживанию (далее по тексту - ТО)  автомобилей Заказчика, а Заказчик обязуется своевременно оплачивать услуги по </w:t>
      </w:r>
      <w:r>
        <w:t>ТО</w:t>
      </w:r>
      <w:r w:rsidRPr="00BE5000">
        <w:t xml:space="preserve"> автомобилей</w:t>
      </w:r>
      <w:r>
        <w:t xml:space="preserve"> </w:t>
      </w:r>
      <w:r>
        <w:rPr>
          <w:lang w:val="en-US"/>
        </w:rPr>
        <w:t>UAZ</w:t>
      </w:r>
      <w:r>
        <w:t xml:space="preserve"> </w:t>
      </w:r>
      <w:r>
        <w:rPr>
          <w:lang w:val="en-US"/>
        </w:rPr>
        <w:t>Patriot</w:t>
      </w:r>
      <w:r w:rsidRPr="00BE5000">
        <w:t xml:space="preserve"> государственный </w:t>
      </w:r>
      <w:r>
        <w:t>регистрационный</w:t>
      </w:r>
      <w:r w:rsidRPr="00BE5000">
        <w:t xml:space="preserve"> знак </w:t>
      </w:r>
      <w:r w:rsidRPr="00CA31F2">
        <w:t>К</w:t>
      </w:r>
      <w:r>
        <w:t xml:space="preserve"> 122 </w:t>
      </w:r>
      <w:r w:rsidRPr="00CA31F2">
        <w:t>РТ 161</w:t>
      </w:r>
      <w:r>
        <w:t xml:space="preserve"> </w:t>
      </w:r>
      <w:r w:rsidRPr="00BE5000">
        <w:t xml:space="preserve">и государственный </w:t>
      </w:r>
      <w:r>
        <w:t>регистрационный</w:t>
      </w:r>
      <w:r w:rsidRPr="00BE5000">
        <w:t xml:space="preserve"> знак</w:t>
      </w:r>
      <w:r>
        <w:t xml:space="preserve"> </w:t>
      </w:r>
      <w:r w:rsidRPr="00CA31F2">
        <w:t>Т377</w:t>
      </w:r>
      <w:r>
        <w:t xml:space="preserve"> </w:t>
      </w:r>
      <w:r w:rsidRPr="00CA31F2">
        <w:t>НВ 161,</w:t>
      </w:r>
      <w:r w:rsidRPr="00BE5000">
        <w:t xml:space="preserve"> указанны</w:t>
      </w:r>
      <w:r>
        <w:t>х</w:t>
      </w:r>
      <w:r w:rsidRPr="00BE5000">
        <w:t xml:space="preserve"> в перечне автомобилей, подлежащих техническому обслуживанию </w:t>
      </w:r>
      <w:r w:rsidRPr="00885DFC">
        <w:t>(Приложение №1</w:t>
      </w:r>
      <w:r w:rsidRPr="00BE5000">
        <w:t xml:space="preserve"> к </w:t>
      </w:r>
      <w:r>
        <w:t>настоящему</w:t>
      </w:r>
      <w:r w:rsidRPr="00BE5000">
        <w:t xml:space="preserve"> Договору) </w:t>
      </w:r>
      <w:r w:rsidRPr="00BE5000">
        <w:rPr>
          <w:color w:val="000000"/>
        </w:rPr>
        <w:t xml:space="preserve">в </w:t>
      </w:r>
      <w:r w:rsidRPr="00BE5000">
        <w:t>соответствии с условиями настоящего Договора.</w:t>
      </w:r>
    </w:p>
    <w:p w:rsidR="00033591" w:rsidRPr="00BE5000" w:rsidRDefault="00033591" w:rsidP="00C54DD1">
      <w:pPr>
        <w:widowControl w:val="0"/>
        <w:autoSpaceDE w:val="0"/>
        <w:ind w:firstLine="539"/>
        <w:jc w:val="both"/>
      </w:pPr>
      <w:r w:rsidRPr="00BE5000">
        <w:t>1.2. Т</w:t>
      </w:r>
      <w:r>
        <w:t xml:space="preserve">О </w:t>
      </w:r>
      <w:r w:rsidRPr="00BE5000">
        <w:t xml:space="preserve">автомобилей представляет собой комплекс работ (операций), связанных с обеспечением полной работоспособности автомобилей в период эксплуатации. </w:t>
      </w:r>
    </w:p>
    <w:p w:rsidR="00033591" w:rsidRPr="00BE5000" w:rsidRDefault="00033591" w:rsidP="00C54DD1">
      <w:pPr>
        <w:widowControl w:val="0"/>
        <w:autoSpaceDE w:val="0"/>
        <w:ind w:firstLine="540"/>
        <w:jc w:val="both"/>
      </w:pPr>
      <w:r w:rsidRPr="000A2991">
        <w:t>ТО</w:t>
      </w:r>
      <w:r w:rsidRPr="00BE5000">
        <w:t xml:space="preserve"> - осуществляется Исполнителем за плату в соответствии с перечнем услуг в сервисной книжке к автомобилю.</w:t>
      </w:r>
    </w:p>
    <w:p w:rsidR="00033591" w:rsidRDefault="00033591"/>
    <w:p w:rsidR="00033591" w:rsidRDefault="00033591"/>
    <w:p w:rsidR="00033591" w:rsidRPr="00BE5000" w:rsidRDefault="00033591" w:rsidP="00C54DD1">
      <w:pPr>
        <w:autoSpaceDE w:val="0"/>
        <w:ind w:left="1416"/>
      </w:pPr>
      <w:r>
        <w:t xml:space="preserve">2. </w:t>
      </w:r>
      <w:r w:rsidRPr="00BE5000">
        <w:t>ПОРЯДОК ОСУЩЕСТВЛЕНИЯ И СРОКИ ОКАЗАНИЯ УСЛУГ</w:t>
      </w:r>
    </w:p>
    <w:p w:rsidR="00033591" w:rsidRPr="00BE5000" w:rsidRDefault="00033591" w:rsidP="00C54DD1">
      <w:pPr>
        <w:autoSpaceDE w:val="0"/>
        <w:ind w:left="720"/>
      </w:pPr>
    </w:p>
    <w:p w:rsidR="00033591" w:rsidRPr="00BE5000" w:rsidRDefault="00033591" w:rsidP="00C54DD1">
      <w:pPr>
        <w:autoSpaceDE w:val="0"/>
        <w:ind w:firstLine="540"/>
        <w:jc w:val="both"/>
      </w:pPr>
      <w:r w:rsidRPr="00BE5000">
        <w:t>2.1. Услуги по настоящему Договору оказываются Исполнителем в соответствии с требованиями «Правил оказания услуг (выполнения работ) по техническому обслуживанию и ремонту автомототранспортных средств» (утв. Постановлением Правительства РФ от 11.04.2001 N 290 «Об утверждении правил оказания услуг (выполнения работ) по техническому обслуживанию и ремонту автомототранспортных средств».</w:t>
      </w:r>
      <w:r>
        <w:t xml:space="preserve"> Исполнитель осуществляет высококачественное техническое обслуживание автомобилей Заказчика, в полном соответствии с требованиями нормативно-технической документации фирмы-производителя.</w:t>
      </w:r>
    </w:p>
    <w:p w:rsidR="00033591" w:rsidRPr="00BE5000" w:rsidRDefault="00033591" w:rsidP="00C54DD1">
      <w:pPr>
        <w:pStyle w:val="ConsPlusNormal"/>
        <w:ind w:firstLine="540"/>
        <w:jc w:val="both"/>
        <w:rPr>
          <w:rFonts w:ascii="Times New Roman" w:hAnsi="Times New Roman" w:cs="Times New Roman"/>
          <w:sz w:val="24"/>
          <w:szCs w:val="24"/>
        </w:rPr>
      </w:pPr>
      <w:r w:rsidRPr="00BE5000">
        <w:rPr>
          <w:rFonts w:ascii="Times New Roman" w:hAnsi="Times New Roman" w:cs="Times New Roman"/>
          <w:sz w:val="24"/>
          <w:szCs w:val="24"/>
        </w:rPr>
        <w:t xml:space="preserve">2.2. Исполнитель обеспечивает оказание услуг по ТО из своих запасных частей, которые являются индивидуальными  запасными частями предприятия-изготовителя для обслуживаемого автомобиля, своими силами и средствами. Все используемые материалы должны иметь документы, удостоверяющие их качество. </w:t>
      </w:r>
      <w:r>
        <w:rPr>
          <w:rFonts w:ascii="Times New Roman" w:hAnsi="Times New Roman" w:cs="Times New Roman"/>
          <w:sz w:val="24"/>
          <w:szCs w:val="24"/>
        </w:rPr>
        <w:t>Стоимость запасных частей должна входить в стоимость услуг по ТО.</w:t>
      </w:r>
    </w:p>
    <w:p w:rsidR="00033591" w:rsidRPr="00BE5000" w:rsidRDefault="00033591" w:rsidP="00C54DD1">
      <w:pPr>
        <w:autoSpaceDE w:val="0"/>
        <w:ind w:firstLine="540"/>
        <w:jc w:val="both"/>
      </w:pPr>
      <w:r w:rsidRPr="00BE5000">
        <w:t>2.3. Услуги по настоящему Договору Исполнитель оказывает по месту расположения сервисного центра/авторизованной сервисной станции (далее – АСС) по адресу: ________________________________________</w:t>
      </w:r>
      <w:r>
        <w:t>____________________________________</w:t>
      </w:r>
      <w:r w:rsidRPr="00BE5000">
        <w:t xml:space="preserve"> .</w:t>
      </w:r>
    </w:p>
    <w:p w:rsidR="00033591" w:rsidRPr="00BE5000" w:rsidRDefault="00033591" w:rsidP="00C54DD1">
      <w:pPr>
        <w:autoSpaceDE w:val="0"/>
        <w:ind w:firstLine="540"/>
        <w:jc w:val="both"/>
        <w:rPr>
          <w:color w:val="000000"/>
        </w:rPr>
      </w:pPr>
      <w:r w:rsidRPr="00BE5000">
        <w:t xml:space="preserve">2.4. Доставка автомобиля к Исполнителю для проведения технического обслуживания  осуществляется силами Заказчика и за его счет. </w:t>
      </w:r>
    </w:p>
    <w:p w:rsidR="00033591" w:rsidRPr="00BE5000" w:rsidRDefault="00033591" w:rsidP="00C54DD1">
      <w:pPr>
        <w:pStyle w:val="ConsPlusNormal"/>
        <w:ind w:firstLine="540"/>
        <w:jc w:val="both"/>
        <w:rPr>
          <w:rFonts w:ascii="Times New Roman" w:hAnsi="Times New Roman" w:cs="Times New Roman"/>
          <w:color w:val="000000"/>
          <w:sz w:val="24"/>
          <w:szCs w:val="24"/>
        </w:rPr>
      </w:pPr>
      <w:r w:rsidRPr="00BE5000">
        <w:rPr>
          <w:rFonts w:ascii="Times New Roman" w:hAnsi="Times New Roman" w:cs="Times New Roman"/>
          <w:color w:val="000000"/>
          <w:sz w:val="24"/>
          <w:szCs w:val="24"/>
        </w:rPr>
        <w:t>2.5. Оказание услуг производится по предварительной заявке, которая может подаваться Заказчиком в письменной форме, а также устно (по телефону) на абонентский №________. На основании заявки Исполнитель назначает Заказчику дату и время его прибытия и предоставления автомобиля  для о</w:t>
      </w:r>
      <w:r>
        <w:rPr>
          <w:rFonts w:ascii="Times New Roman" w:hAnsi="Times New Roman" w:cs="Times New Roman"/>
          <w:color w:val="000000"/>
          <w:sz w:val="24"/>
          <w:szCs w:val="24"/>
        </w:rPr>
        <w:t>казания услуг, но не позднее 5(П</w:t>
      </w:r>
      <w:r w:rsidRPr="00BE5000">
        <w:rPr>
          <w:rFonts w:ascii="Times New Roman" w:hAnsi="Times New Roman" w:cs="Times New Roman"/>
          <w:color w:val="000000"/>
          <w:sz w:val="24"/>
          <w:szCs w:val="24"/>
        </w:rPr>
        <w:t xml:space="preserve">яти) календарных дней с момента получения заявки от Заказчика. </w:t>
      </w:r>
    </w:p>
    <w:p w:rsidR="00033591" w:rsidRPr="00BE5000" w:rsidRDefault="00033591" w:rsidP="00C54DD1">
      <w:pPr>
        <w:pStyle w:val="ConsPlusNormal"/>
        <w:ind w:firstLine="540"/>
        <w:jc w:val="both"/>
        <w:rPr>
          <w:rFonts w:ascii="Times New Roman" w:hAnsi="Times New Roman" w:cs="Times New Roman"/>
          <w:color w:val="000000"/>
          <w:sz w:val="24"/>
          <w:szCs w:val="24"/>
        </w:rPr>
      </w:pPr>
      <w:r w:rsidRPr="00BE5000">
        <w:rPr>
          <w:rFonts w:ascii="Times New Roman" w:hAnsi="Times New Roman" w:cs="Times New Roman"/>
          <w:color w:val="000000"/>
          <w:sz w:val="24"/>
          <w:szCs w:val="24"/>
        </w:rPr>
        <w:t xml:space="preserve">2.6. Исполнитель при приемке автомобиля от Заказчика в его присутствии проводит осмотр автотранспорта или отдельных его узлов, агрегатов, деталей, а также комплектующих изделий, на основании, которого определяет конкретные работы по </w:t>
      </w:r>
      <w:r>
        <w:rPr>
          <w:rFonts w:ascii="Times New Roman" w:hAnsi="Times New Roman" w:cs="Times New Roman"/>
          <w:color w:val="000000"/>
          <w:sz w:val="24"/>
          <w:szCs w:val="24"/>
        </w:rPr>
        <w:t>ТО</w:t>
      </w:r>
      <w:r w:rsidRPr="00BE5000">
        <w:rPr>
          <w:rFonts w:ascii="Times New Roman" w:hAnsi="Times New Roman" w:cs="Times New Roman"/>
          <w:color w:val="000000"/>
          <w:sz w:val="24"/>
          <w:szCs w:val="24"/>
        </w:rPr>
        <w:t>. По результатам осмотра с учетом претензий Заказчика Исполнителем открывается Заказ-наряд, подписываемый уполномоченными представителями Сторон.</w:t>
      </w:r>
    </w:p>
    <w:p w:rsidR="00033591" w:rsidRPr="00BE5000" w:rsidRDefault="00033591" w:rsidP="00C54DD1">
      <w:pPr>
        <w:pStyle w:val="ConsPlusNormal"/>
        <w:ind w:firstLine="540"/>
        <w:jc w:val="both"/>
        <w:rPr>
          <w:rFonts w:ascii="Times New Roman" w:hAnsi="Times New Roman" w:cs="Times New Roman"/>
          <w:color w:val="000000"/>
          <w:sz w:val="24"/>
          <w:szCs w:val="24"/>
        </w:rPr>
      </w:pPr>
      <w:r w:rsidRPr="00BE5000">
        <w:rPr>
          <w:rFonts w:ascii="Times New Roman" w:hAnsi="Times New Roman" w:cs="Times New Roman"/>
          <w:color w:val="000000"/>
          <w:sz w:val="24"/>
          <w:szCs w:val="24"/>
        </w:rPr>
        <w:t>При передаче автомобиля представитель Заказчика предъявляет технический паспорт, свидетельство о регистрации автомобиля, сервисную книжку, заявку и доверенность, подписанную Заказчиком.</w:t>
      </w:r>
    </w:p>
    <w:p w:rsidR="00033591" w:rsidRPr="00BE5000" w:rsidRDefault="00033591" w:rsidP="00C54DD1">
      <w:pPr>
        <w:pStyle w:val="ConsPlusNormal"/>
        <w:ind w:firstLine="540"/>
        <w:jc w:val="both"/>
        <w:rPr>
          <w:rFonts w:ascii="Times New Roman" w:hAnsi="Times New Roman" w:cs="Times New Roman"/>
          <w:color w:val="000000"/>
          <w:sz w:val="24"/>
          <w:szCs w:val="24"/>
        </w:rPr>
      </w:pPr>
      <w:r w:rsidRPr="00BE5000">
        <w:rPr>
          <w:rFonts w:ascii="Times New Roman" w:hAnsi="Times New Roman" w:cs="Times New Roman"/>
          <w:color w:val="000000"/>
          <w:sz w:val="24"/>
          <w:szCs w:val="24"/>
        </w:rPr>
        <w:t xml:space="preserve">2.7. Приемка Исполнителем автомобиля оформляется приемо-сдаточным актом, в котором указывается дата приема Исполнителем автомобиля от Заказчика и дата возврата </w:t>
      </w:r>
      <w:r>
        <w:rPr>
          <w:rFonts w:ascii="Times New Roman" w:hAnsi="Times New Roman" w:cs="Times New Roman"/>
          <w:color w:val="000000"/>
          <w:sz w:val="24"/>
          <w:szCs w:val="24"/>
        </w:rPr>
        <w:t>Заказчику</w:t>
      </w:r>
      <w:r w:rsidRPr="00BE5000">
        <w:rPr>
          <w:rFonts w:ascii="Times New Roman" w:hAnsi="Times New Roman" w:cs="Times New Roman"/>
          <w:color w:val="000000"/>
          <w:sz w:val="24"/>
          <w:szCs w:val="24"/>
        </w:rPr>
        <w:t>.</w:t>
      </w:r>
    </w:p>
    <w:p w:rsidR="00033591" w:rsidRPr="00BE5000" w:rsidRDefault="00033591" w:rsidP="00C54DD1">
      <w:pPr>
        <w:pStyle w:val="ConsPlusNormal"/>
        <w:ind w:firstLine="540"/>
        <w:jc w:val="both"/>
        <w:rPr>
          <w:rFonts w:ascii="Times New Roman" w:hAnsi="Times New Roman" w:cs="Times New Roman"/>
          <w:color w:val="000000"/>
          <w:sz w:val="24"/>
          <w:szCs w:val="24"/>
        </w:rPr>
      </w:pPr>
      <w:r w:rsidRPr="00BE5000">
        <w:rPr>
          <w:rFonts w:ascii="Times New Roman" w:hAnsi="Times New Roman" w:cs="Times New Roman"/>
          <w:color w:val="000000"/>
          <w:sz w:val="24"/>
          <w:szCs w:val="24"/>
        </w:rPr>
        <w:t>2.8. Исправность автомобиля и их соответствие требованиям эксплуатационной документации после окончания услуг по настоящему Договору проверяется в присутствии Заказчика.</w:t>
      </w:r>
    </w:p>
    <w:p w:rsidR="00033591" w:rsidRDefault="00033591" w:rsidP="00C54DD1">
      <w:pPr>
        <w:pStyle w:val="ConsPlusNormal"/>
        <w:ind w:firstLine="540"/>
        <w:jc w:val="both"/>
        <w:rPr>
          <w:rFonts w:ascii="Times New Roman" w:hAnsi="Times New Roman" w:cs="Times New Roman"/>
          <w:color w:val="000000"/>
          <w:sz w:val="24"/>
          <w:szCs w:val="24"/>
        </w:rPr>
      </w:pPr>
      <w:r w:rsidRPr="00BE5000">
        <w:rPr>
          <w:rFonts w:ascii="Times New Roman" w:hAnsi="Times New Roman" w:cs="Times New Roman"/>
          <w:color w:val="000000"/>
          <w:sz w:val="24"/>
          <w:szCs w:val="24"/>
        </w:rPr>
        <w:t xml:space="preserve">2.9. </w:t>
      </w:r>
      <w:r>
        <w:rPr>
          <w:rFonts w:ascii="Times New Roman" w:hAnsi="Times New Roman" w:cs="Times New Roman"/>
          <w:color w:val="000000"/>
          <w:sz w:val="24"/>
          <w:szCs w:val="24"/>
        </w:rPr>
        <w:t xml:space="preserve">В течение 3 (Трёх) дней после получения от Исполнителя соответствующего уведомления об окончании работ, осуществить приемку выполненных работ, в соответствии с заявкой на работы (услуги) и заказом-нарядом. В случае отсутствия у Заказчика обоснованных возражений, Сторонами подписывается Акт сдачи-приемки, который с момента его подписания Сторонами является неотъемлемой частью настоящего Договора и служит основанием для оплаты счёта на выполненные работы (оказанные услуги). </w:t>
      </w:r>
    </w:p>
    <w:p w:rsidR="00033591" w:rsidRPr="00BE5000" w:rsidRDefault="00033591" w:rsidP="00C54DD1">
      <w:pPr>
        <w:pStyle w:val="ConsPlusNormal"/>
        <w:ind w:firstLine="540"/>
        <w:jc w:val="both"/>
        <w:rPr>
          <w:rFonts w:ascii="Times New Roman" w:hAnsi="Times New Roman" w:cs="Times New Roman"/>
          <w:color w:val="000000"/>
          <w:sz w:val="24"/>
          <w:szCs w:val="24"/>
        </w:rPr>
      </w:pPr>
      <w:r w:rsidRPr="00BE5000">
        <w:rPr>
          <w:rFonts w:ascii="Times New Roman" w:hAnsi="Times New Roman" w:cs="Times New Roman"/>
          <w:color w:val="000000"/>
          <w:sz w:val="24"/>
          <w:szCs w:val="24"/>
        </w:rPr>
        <w:t xml:space="preserve">При отказе от подписания </w:t>
      </w:r>
      <w:r>
        <w:rPr>
          <w:rFonts w:ascii="Times New Roman" w:hAnsi="Times New Roman" w:cs="Times New Roman"/>
          <w:color w:val="000000"/>
          <w:sz w:val="24"/>
          <w:szCs w:val="24"/>
        </w:rPr>
        <w:t xml:space="preserve">Акта сдачи-приемки </w:t>
      </w:r>
      <w:r w:rsidRPr="00BE5000">
        <w:rPr>
          <w:rFonts w:ascii="Times New Roman" w:hAnsi="Times New Roman" w:cs="Times New Roman"/>
          <w:color w:val="000000"/>
          <w:sz w:val="24"/>
          <w:szCs w:val="24"/>
        </w:rPr>
        <w:t xml:space="preserve"> какой-либо из Сторон</w:t>
      </w:r>
      <w:r>
        <w:rPr>
          <w:rFonts w:ascii="Times New Roman" w:hAnsi="Times New Roman" w:cs="Times New Roman"/>
          <w:color w:val="000000"/>
          <w:sz w:val="24"/>
          <w:szCs w:val="24"/>
        </w:rPr>
        <w:t>,</w:t>
      </w:r>
      <w:r w:rsidRPr="00BE5000">
        <w:rPr>
          <w:rFonts w:ascii="Times New Roman" w:hAnsi="Times New Roman" w:cs="Times New Roman"/>
          <w:color w:val="000000"/>
          <w:sz w:val="24"/>
          <w:szCs w:val="24"/>
        </w:rPr>
        <w:t xml:space="preserve"> об этом делается отметка в Акте выполненных работ. Основания для отказа излагаются отказавшимся лицом в акте, либо для этого составляется отдельный документ.</w:t>
      </w:r>
    </w:p>
    <w:p w:rsidR="00033591" w:rsidRPr="00BE5000" w:rsidRDefault="00033591" w:rsidP="00C54DD1">
      <w:pPr>
        <w:autoSpaceDE w:val="0"/>
        <w:ind w:firstLine="540"/>
        <w:jc w:val="both"/>
      </w:pPr>
      <w:r w:rsidRPr="00BE5000">
        <w:t>2.10. Техническое обслуживание осуществляется Исполнителем непосредственно при предоставлении Заказчиком автомобиля согласно определенной Исполнителем даты и времени в порядке, определенном п. 2.5. настоящего Договора.</w:t>
      </w:r>
    </w:p>
    <w:p w:rsidR="00033591" w:rsidRPr="00BE5000" w:rsidRDefault="00033591" w:rsidP="00C54DD1">
      <w:pPr>
        <w:autoSpaceDE w:val="0"/>
        <w:ind w:firstLine="540"/>
        <w:jc w:val="both"/>
      </w:pPr>
      <w:r w:rsidRPr="00BE5000">
        <w:t>2.11. Сроки оказания услуг по техническому обслуживанию  устанавливаютс</w:t>
      </w:r>
      <w:r>
        <w:t>я в зависимости от трудоемкости, но не более 45 (С</w:t>
      </w:r>
      <w:r w:rsidRPr="00BE5000">
        <w:t xml:space="preserve">орока пяти) рабочих дней. </w:t>
      </w:r>
    </w:p>
    <w:p w:rsidR="00033591" w:rsidRPr="00BE5000" w:rsidRDefault="00033591" w:rsidP="00C54DD1">
      <w:pPr>
        <w:autoSpaceDE w:val="0"/>
        <w:jc w:val="both"/>
      </w:pPr>
    </w:p>
    <w:p w:rsidR="00033591" w:rsidRDefault="00033591" w:rsidP="00C54DD1">
      <w:pPr>
        <w:autoSpaceDE w:val="0"/>
      </w:pPr>
    </w:p>
    <w:p w:rsidR="00033591" w:rsidRPr="00BE5000" w:rsidRDefault="00033591" w:rsidP="00C54DD1">
      <w:pPr>
        <w:autoSpaceDE w:val="0"/>
        <w:ind w:left="2124" w:firstLine="708"/>
      </w:pPr>
      <w:r>
        <w:t>3.  П</w:t>
      </w:r>
      <w:r w:rsidRPr="00BE5000">
        <w:t>РАВА И ОБЯЗАННОСТИ СТОРОН</w:t>
      </w:r>
    </w:p>
    <w:p w:rsidR="00033591" w:rsidRPr="00BE5000" w:rsidRDefault="00033591" w:rsidP="00C54DD1">
      <w:pPr>
        <w:autoSpaceDE w:val="0"/>
        <w:ind w:left="720"/>
      </w:pPr>
    </w:p>
    <w:p w:rsidR="00033591" w:rsidRPr="00BE5000" w:rsidRDefault="00033591" w:rsidP="00C54DD1">
      <w:pPr>
        <w:autoSpaceDE w:val="0"/>
        <w:ind w:firstLine="540"/>
        <w:jc w:val="both"/>
        <w:rPr>
          <w:b/>
          <w:bCs/>
        </w:rPr>
      </w:pPr>
      <w:r w:rsidRPr="00BE5000">
        <w:t xml:space="preserve">3.1. </w:t>
      </w:r>
      <w:r w:rsidRPr="00BE5000">
        <w:rPr>
          <w:b/>
          <w:bCs/>
        </w:rPr>
        <w:t>Исполнитель обязуется:</w:t>
      </w:r>
    </w:p>
    <w:p w:rsidR="00033591" w:rsidRPr="00BE5000" w:rsidRDefault="00033591" w:rsidP="00C54DD1">
      <w:pPr>
        <w:autoSpaceDE w:val="0"/>
        <w:ind w:firstLine="540"/>
        <w:jc w:val="both"/>
      </w:pPr>
      <w:r w:rsidRPr="00BE5000">
        <w:t>3.1.1. Предоставлять услуги по настоящему Договору с надлежащим качеством, в полном объеме и в сроки, согласованные Сторонами, а также с использование оригинальных запасных частей предприятия-изготовителя.</w:t>
      </w:r>
    </w:p>
    <w:p w:rsidR="00033591" w:rsidRPr="00BE5000" w:rsidRDefault="00033591" w:rsidP="00C54DD1">
      <w:pPr>
        <w:autoSpaceDE w:val="0"/>
        <w:ind w:firstLine="540"/>
        <w:jc w:val="both"/>
      </w:pPr>
      <w:r w:rsidRPr="00BE5000">
        <w:t xml:space="preserve">3.1.2. Обеспечить сохранность </w:t>
      </w:r>
      <w:r>
        <w:t>и комплектность автомобилей</w:t>
      </w:r>
      <w:r w:rsidRPr="00BE5000">
        <w:t xml:space="preserve"> Заказчика и технической документации </w:t>
      </w:r>
      <w:r>
        <w:t>на автомобили, взятых на техническое обслуживание, и находящихся на территории Исполнителя.</w:t>
      </w:r>
    </w:p>
    <w:p w:rsidR="00033591" w:rsidRPr="00BE5000" w:rsidRDefault="00033591" w:rsidP="00C54DD1">
      <w:pPr>
        <w:autoSpaceDE w:val="0"/>
        <w:ind w:firstLine="540"/>
        <w:jc w:val="both"/>
      </w:pPr>
      <w:r w:rsidRPr="00BE5000">
        <w:t>3.1.</w:t>
      </w:r>
      <w:r>
        <w:t>3</w:t>
      </w:r>
      <w:r w:rsidRPr="00BE5000">
        <w:t xml:space="preserve">. При получении от Заказчика </w:t>
      </w:r>
      <w:r w:rsidRPr="00BE5000">
        <w:rPr>
          <w:color w:val="000000"/>
        </w:rPr>
        <w:t>обоснованного сообщения о не</w:t>
      </w:r>
      <w:r w:rsidRPr="00BE5000">
        <w:t>качественном оказании услуг, устранить за свой счет недостатки в кратчайший технически возможный срок при отсутствии вины эксплуатации.</w:t>
      </w:r>
    </w:p>
    <w:p w:rsidR="00033591" w:rsidRDefault="00033591" w:rsidP="00C54DD1">
      <w:pPr>
        <w:ind w:firstLine="540"/>
        <w:jc w:val="both"/>
      </w:pPr>
      <w:r w:rsidRPr="00BE5000">
        <w:t>3.1.</w:t>
      </w:r>
      <w:r>
        <w:t>4</w:t>
      </w:r>
      <w:r w:rsidRPr="00BE5000">
        <w:t>. Оставить отходы (</w:t>
      </w:r>
      <w:r>
        <w:t xml:space="preserve">изношенные автошины, </w:t>
      </w:r>
      <w:r w:rsidRPr="00BE5000">
        <w:t>масла, жидкости и запасные части, не имеющие металлических деталей), образующиеся при обслуживании автомобиля Заказчика, на Сервисном центре Исполнителя.</w:t>
      </w:r>
    </w:p>
    <w:p w:rsidR="00033591" w:rsidRPr="00BE5000" w:rsidRDefault="00033591" w:rsidP="00C54DD1">
      <w:pPr>
        <w:ind w:firstLine="540"/>
        <w:jc w:val="both"/>
      </w:pPr>
      <w:r>
        <w:t>3.1.5.Осуществить прием и сдачу на утилизацию отработавших свой ресурс аккумуляторных батарей от автомобилей Заказчика.</w:t>
      </w:r>
    </w:p>
    <w:p w:rsidR="00033591" w:rsidRPr="00B0773C" w:rsidRDefault="00033591" w:rsidP="00C54DD1">
      <w:pPr>
        <w:ind w:firstLine="540"/>
        <w:jc w:val="both"/>
      </w:pPr>
      <w:r w:rsidRPr="00B0773C">
        <w:t xml:space="preserve">3.1.6. Исполнитель ежеквартально направляет два экземпляра Акта сверки расчётов, а Заказчик рассматривает его и направляет один оформленный экземпляр в </w:t>
      </w:r>
      <w:r>
        <w:t>адрес Исполнителя в течение 5 (П</w:t>
      </w:r>
      <w:r w:rsidRPr="00B0773C">
        <w:t xml:space="preserve">яти) рабочих дней. </w:t>
      </w:r>
    </w:p>
    <w:p w:rsidR="00033591" w:rsidRPr="00B0773C" w:rsidRDefault="00033591" w:rsidP="00C54DD1">
      <w:pPr>
        <w:ind w:firstLine="540"/>
        <w:jc w:val="both"/>
      </w:pPr>
      <w:r w:rsidRPr="00B0773C">
        <w:t xml:space="preserve">3.1.7. Предоставлять Заказчику надлежащим образом оформленные отчетные документы: счета, счета-фактуры и акты выполненных работ в срок не более </w:t>
      </w:r>
      <w:r>
        <w:t>3 (Т</w:t>
      </w:r>
      <w:r w:rsidRPr="00B0773C">
        <w:t>рех</w:t>
      </w:r>
      <w:r>
        <w:t>)</w:t>
      </w:r>
      <w:r w:rsidRPr="00B0773C">
        <w:t xml:space="preserve"> рабочих дней с даты окончания выполненных работ.         </w:t>
      </w:r>
    </w:p>
    <w:p w:rsidR="00033591" w:rsidRPr="00BE5000" w:rsidRDefault="00033591" w:rsidP="00C54DD1">
      <w:pPr>
        <w:autoSpaceDE w:val="0"/>
        <w:ind w:firstLine="540"/>
        <w:jc w:val="both"/>
        <w:rPr>
          <w:i/>
          <w:iCs/>
          <w:u w:val="single"/>
        </w:rPr>
      </w:pPr>
      <w:r w:rsidRPr="00BE5000">
        <w:t xml:space="preserve">3.2. </w:t>
      </w:r>
      <w:r w:rsidRPr="00BE5000">
        <w:rPr>
          <w:b/>
          <w:bCs/>
        </w:rPr>
        <w:t>Исполнитель вправе:</w:t>
      </w:r>
    </w:p>
    <w:p w:rsidR="00033591" w:rsidRPr="00BE5000" w:rsidRDefault="00033591" w:rsidP="00C54DD1">
      <w:pPr>
        <w:autoSpaceDE w:val="0"/>
        <w:ind w:firstLine="540"/>
        <w:jc w:val="both"/>
      </w:pPr>
      <w:r w:rsidRPr="00BE5000">
        <w:t>3.2.1. Самостоятельно определять количество специалистов, необходимых для оказания услуг, а также график их работы.</w:t>
      </w:r>
    </w:p>
    <w:p w:rsidR="00033591" w:rsidRPr="00BE5000" w:rsidRDefault="00033591" w:rsidP="00C54DD1">
      <w:pPr>
        <w:autoSpaceDE w:val="0"/>
        <w:ind w:firstLine="540"/>
        <w:jc w:val="both"/>
      </w:pPr>
      <w:r w:rsidRPr="00BE5000">
        <w:t>3.2.2. Приостановить оказание услуг при невыполнении Заказчиком требований эксплуатационной документации и обязательств по настоящему Договору, в том числе и графика на техническое обслуживание согласно сервисной книжке.</w:t>
      </w:r>
    </w:p>
    <w:p w:rsidR="00033591" w:rsidRPr="00BE5000" w:rsidRDefault="00033591" w:rsidP="00C54DD1">
      <w:pPr>
        <w:autoSpaceDE w:val="0"/>
        <w:ind w:firstLine="540"/>
        <w:jc w:val="both"/>
      </w:pPr>
      <w:r w:rsidRPr="00BE5000">
        <w:t>3.2.3. Использовать индивидуальный комплект расходных материалов и запасных частей для оказания услуг по настоящему Договору.</w:t>
      </w:r>
    </w:p>
    <w:p w:rsidR="00033591" w:rsidRPr="00BE5000" w:rsidRDefault="00033591" w:rsidP="005F57D9">
      <w:pPr>
        <w:autoSpaceDE w:val="0"/>
        <w:jc w:val="both"/>
      </w:pPr>
    </w:p>
    <w:p w:rsidR="00033591" w:rsidRPr="00BE5000" w:rsidRDefault="00033591" w:rsidP="00C54DD1">
      <w:pPr>
        <w:autoSpaceDE w:val="0"/>
        <w:ind w:firstLine="540"/>
        <w:jc w:val="both"/>
        <w:rPr>
          <w:i/>
          <w:iCs/>
          <w:u w:val="single"/>
        </w:rPr>
      </w:pPr>
      <w:r w:rsidRPr="00BE5000">
        <w:t xml:space="preserve">3.3. </w:t>
      </w:r>
      <w:r w:rsidRPr="00BE5000">
        <w:rPr>
          <w:b/>
          <w:bCs/>
        </w:rPr>
        <w:t>Заказчик обязуется:</w:t>
      </w:r>
    </w:p>
    <w:p w:rsidR="00033591" w:rsidRDefault="00033591" w:rsidP="00C54DD1">
      <w:pPr>
        <w:autoSpaceDE w:val="0"/>
        <w:ind w:firstLine="540"/>
        <w:jc w:val="both"/>
      </w:pPr>
      <w:r w:rsidRPr="00BE5000">
        <w:t xml:space="preserve">3.3.1. </w:t>
      </w:r>
      <w:r>
        <w:t>Своевременно, в соответствии с условиями настоящего Договора, оплачивать услуги Исполнителя.</w:t>
      </w:r>
    </w:p>
    <w:p w:rsidR="00033591" w:rsidRPr="00BE5000" w:rsidRDefault="00033591" w:rsidP="00C54DD1">
      <w:pPr>
        <w:autoSpaceDE w:val="0"/>
        <w:ind w:firstLine="540"/>
        <w:jc w:val="both"/>
      </w:pPr>
      <w:r>
        <w:t>3.3.2.</w:t>
      </w:r>
      <w:r w:rsidRPr="00BE5000">
        <w:t>Предоставлять Исполнителю автомобиль для проведения технического обслуживания в соответствии с периодичностью на техническое обслуживание согласно сервисной книжке.</w:t>
      </w:r>
    </w:p>
    <w:p w:rsidR="00033591" w:rsidRPr="00BE5000" w:rsidRDefault="00033591" w:rsidP="00C54DD1">
      <w:pPr>
        <w:widowControl w:val="0"/>
        <w:autoSpaceDE w:val="0"/>
        <w:ind w:firstLine="539"/>
        <w:jc w:val="both"/>
      </w:pPr>
      <w:r w:rsidRPr="00BE5000">
        <w:t>3.3.</w:t>
      </w:r>
      <w:r>
        <w:t>3</w:t>
      </w:r>
      <w:r w:rsidRPr="00BE5000">
        <w:t>. Выполнять действующие в помещении Исполнителя правила, нормы и инструкции по технике безопасности, производственной санитарии.</w:t>
      </w:r>
    </w:p>
    <w:p w:rsidR="00033591" w:rsidRDefault="00033591" w:rsidP="00C54DD1">
      <w:pPr>
        <w:autoSpaceDE w:val="0"/>
        <w:ind w:firstLine="539"/>
        <w:jc w:val="both"/>
      </w:pPr>
      <w:r w:rsidRPr="00BE5000">
        <w:t>3.3.</w:t>
      </w:r>
      <w:r>
        <w:t>4</w:t>
      </w:r>
      <w:r w:rsidRPr="00BE5000">
        <w:t>. Извещать Исполнителя о предполагаемом объеме работ и предоставлять автомобиль по согласованному Сторонами графику.</w:t>
      </w:r>
    </w:p>
    <w:p w:rsidR="00033591" w:rsidRDefault="00033591" w:rsidP="00C54DD1">
      <w:pPr>
        <w:autoSpaceDE w:val="0"/>
        <w:ind w:firstLine="539"/>
        <w:jc w:val="both"/>
      </w:pPr>
      <w:r>
        <w:t xml:space="preserve">3.3.5. Извещать Исполнителя об отмене заявки на техническое обслуживание </w:t>
      </w:r>
      <w:r w:rsidRPr="00F9350C">
        <w:rPr>
          <w:color w:val="000000"/>
        </w:rPr>
        <w:t xml:space="preserve">с использованием любых средств связи и доставки, обеспечивающих фиксирование такого уведомления и получения </w:t>
      </w:r>
      <w:r>
        <w:rPr>
          <w:color w:val="000000"/>
        </w:rPr>
        <w:t>Заказчиком</w:t>
      </w:r>
      <w:r w:rsidRPr="00F9350C">
        <w:rPr>
          <w:color w:val="000000"/>
        </w:rPr>
        <w:t xml:space="preserve"> подтверждения о его вручении </w:t>
      </w:r>
      <w:r>
        <w:rPr>
          <w:color w:val="000000"/>
        </w:rPr>
        <w:t xml:space="preserve">Исполнителю, </w:t>
      </w:r>
      <w:r>
        <w:t>не менее чем за двое суток до начала согласованного срока работ.</w:t>
      </w:r>
    </w:p>
    <w:p w:rsidR="00033591" w:rsidRPr="00BE5000" w:rsidRDefault="00033591" w:rsidP="00C54DD1">
      <w:pPr>
        <w:autoSpaceDE w:val="0"/>
        <w:ind w:firstLine="539"/>
        <w:jc w:val="both"/>
      </w:pPr>
    </w:p>
    <w:p w:rsidR="00033591" w:rsidRPr="00BE5000" w:rsidRDefault="00033591" w:rsidP="00C54DD1">
      <w:pPr>
        <w:autoSpaceDE w:val="0"/>
        <w:ind w:firstLine="540"/>
        <w:jc w:val="both"/>
        <w:rPr>
          <w:b/>
          <w:bCs/>
        </w:rPr>
      </w:pPr>
      <w:r w:rsidRPr="00BE5000">
        <w:t>3.4.</w:t>
      </w:r>
      <w:r w:rsidRPr="00BE5000">
        <w:rPr>
          <w:b/>
          <w:bCs/>
        </w:rPr>
        <w:t xml:space="preserve"> Заказчик вправе:</w:t>
      </w:r>
    </w:p>
    <w:p w:rsidR="00033591" w:rsidRPr="00BE5000" w:rsidRDefault="00033591" w:rsidP="00C54DD1">
      <w:pPr>
        <w:pStyle w:val="ConsPlusNormal"/>
        <w:ind w:firstLine="540"/>
        <w:jc w:val="both"/>
        <w:rPr>
          <w:rFonts w:ascii="Times New Roman" w:hAnsi="Times New Roman" w:cs="Times New Roman"/>
          <w:sz w:val="24"/>
          <w:szCs w:val="24"/>
        </w:rPr>
      </w:pPr>
      <w:r w:rsidRPr="00BE5000">
        <w:rPr>
          <w:rFonts w:ascii="Times New Roman" w:hAnsi="Times New Roman" w:cs="Times New Roman"/>
          <w:sz w:val="24"/>
          <w:szCs w:val="24"/>
        </w:rPr>
        <w:t>3.4.1. В случае обнаружения недостатков оказанных услуг по своему выбору потребовать от Исполнителя:</w:t>
      </w:r>
    </w:p>
    <w:p w:rsidR="00033591" w:rsidRPr="00BE5000" w:rsidRDefault="00033591" w:rsidP="00C54DD1">
      <w:pPr>
        <w:pStyle w:val="ConsPlusNormal"/>
        <w:ind w:firstLine="540"/>
        <w:jc w:val="both"/>
        <w:rPr>
          <w:rFonts w:ascii="Times New Roman" w:hAnsi="Times New Roman" w:cs="Times New Roman"/>
          <w:sz w:val="24"/>
          <w:szCs w:val="24"/>
        </w:rPr>
      </w:pPr>
      <w:r w:rsidRPr="00BE5000">
        <w:rPr>
          <w:rFonts w:ascii="Times New Roman" w:hAnsi="Times New Roman" w:cs="Times New Roman"/>
          <w:sz w:val="24"/>
          <w:szCs w:val="24"/>
        </w:rPr>
        <w:t>а) безвозмездного устранения недостатков;</w:t>
      </w:r>
    </w:p>
    <w:p w:rsidR="00033591" w:rsidRPr="00BE5000" w:rsidRDefault="00033591" w:rsidP="00C54DD1">
      <w:pPr>
        <w:pStyle w:val="ConsPlusNormal"/>
        <w:ind w:firstLine="540"/>
        <w:jc w:val="both"/>
        <w:rPr>
          <w:rFonts w:ascii="Times New Roman" w:hAnsi="Times New Roman" w:cs="Times New Roman"/>
          <w:sz w:val="24"/>
          <w:szCs w:val="24"/>
        </w:rPr>
      </w:pPr>
      <w:r w:rsidRPr="00BE5000">
        <w:rPr>
          <w:rFonts w:ascii="Times New Roman" w:hAnsi="Times New Roman" w:cs="Times New Roman"/>
          <w:sz w:val="24"/>
          <w:szCs w:val="24"/>
        </w:rPr>
        <w:t>б) безвозмездного повторного оказания услуг;</w:t>
      </w:r>
    </w:p>
    <w:p w:rsidR="00033591" w:rsidRPr="00BE5000" w:rsidRDefault="00033591" w:rsidP="00C54DD1">
      <w:pPr>
        <w:pStyle w:val="ConsPlusNormal"/>
        <w:ind w:firstLine="540"/>
        <w:jc w:val="both"/>
        <w:rPr>
          <w:rFonts w:ascii="Times New Roman" w:hAnsi="Times New Roman" w:cs="Times New Roman"/>
          <w:sz w:val="24"/>
          <w:szCs w:val="24"/>
        </w:rPr>
      </w:pPr>
      <w:r w:rsidRPr="00BE5000">
        <w:rPr>
          <w:rFonts w:ascii="Times New Roman" w:hAnsi="Times New Roman" w:cs="Times New Roman"/>
          <w:sz w:val="24"/>
          <w:szCs w:val="24"/>
        </w:rPr>
        <w:t>3.4.2. В случае нарушения сроков оказания услуг по своему выбору:</w:t>
      </w:r>
    </w:p>
    <w:p w:rsidR="00033591" w:rsidRPr="00BE5000" w:rsidRDefault="00033591" w:rsidP="00C54DD1">
      <w:pPr>
        <w:pStyle w:val="ConsPlusNormal"/>
        <w:ind w:firstLine="540"/>
        <w:jc w:val="both"/>
        <w:rPr>
          <w:rFonts w:ascii="Times New Roman" w:hAnsi="Times New Roman" w:cs="Times New Roman"/>
          <w:sz w:val="24"/>
          <w:szCs w:val="24"/>
        </w:rPr>
      </w:pPr>
      <w:r w:rsidRPr="00BE5000">
        <w:rPr>
          <w:rFonts w:ascii="Times New Roman" w:hAnsi="Times New Roman" w:cs="Times New Roman"/>
          <w:sz w:val="24"/>
          <w:szCs w:val="24"/>
        </w:rPr>
        <w:t>а) назначить Исполнителю новый срок;</w:t>
      </w:r>
    </w:p>
    <w:p w:rsidR="00033591" w:rsidRPr="00BE5000" w:rsidRDefault="00033591" w:rsidP="00C54DD1">
      <w:pPr>
        <w:pStyle w:val="ConsPlusNormal"/>
        <w:ind w:firstLine="540"/>
        <w:jc w:val="both"/>
        <w:rPr>
          <w:rFonts w:ascii="Times New Roman" w:hAnsi="Times New Roman" w:cs="Times New Roman"/>
          <w:sz w:val="24"/>
          <w:szCs w:val="24"/>
        </w:rPr>
      </w:pPr>
      <w:r w:rsidRPr="00BE5000">
        <w:rPr>
          <w:rFonts w:ascii="Times New Roman" w:hAnsi="Times New Roman" w:cs="Times New Roman"/>
          <w:sz w:val="24"/>
          <w:szCs w:val="24"/>
        </w:rPr>
        <w:t xml:space="preserve">б) отказаться от исполнения </w:t>
      </w:r>
      <w:r>
        <w:rPr>
          <w:rFonts w:ascii="Times New Roman" w:hAnsi="Times New Roman" w:cs="Times New Roman"/>
          <w:sz w:val="24"/>
          <w:szCs w:val="24"/>
        </w:rPr>
        <w:t xml:space="preserve">настоящего </w:t>
      </w:r>
      <w:r w:rsidRPr="00BE5000">
        <w:rPr>
          <w:rFonts w:ascii="Times New Roman" w:hAnsi="Times New Roman" w:cs="Times New Roman"/>
          <w:sz w:val="24"/>
          <w:szCs w:val="24"/>
        </w:rPr>
        <w:t>Договора.</w:t>
      </w:r>
    </w:p>
    <w:p w:rsidR="00033591" w:rsidRPr="00BE5000" w:rsidRDefault="00033591" w:rsidP="00C54DD1">
      <w:pPr>
        <w:pStyle w:val="ConsPlusNormal"/>
        <w:ind w:firstLine="0"/>
        <w:jc w:val="center"/>
        <w:rPr>
          <w:rFonts w:ascii="Times New Roman" w:hAnsi="Times New Roman" w:cs="Times New Roman"/>
          <w:sz w:val="24"/>
          <w:szCs w:val="24"/>
        </w:rPr>
      </w:pPr>
    </w:p>
    <w:p w:rsidR="00033591" w:rsidRPr="00BE5000" w:rsidRDefault="00033591" w:rsidP="00C54DD1">
      <w:pPr>
        <w:pStyle w:val="ConsPlusNormal"/>
        <w:ind w:left="1080" w:firstLine="0"/>
        <w:rPr>
          <w:rFonts w:ascii="Times New Roman" w:hAnsi="Times New Roman" w:cs="Times New Roman"/>
          <w:sz w:val="24"/>
          <w:szCs w:val="24"/>
        </w:rPr>
      </w:pPr>
      <w:r>
        <w:rPr>
          <w:rFonts w:ascii="Times New Roman" w:hAnsi="Times New Roman" w:cs="Times New Roman"/>
          <w:sz w:val="24"/>
          <w:szCs w:val="24"/>
        </w:rPr>
        <w:t xml:space="preserve">             4.  С</w:t>
      </w:r>
      <w:r w:rsidRPr="00BE5000">
        <w:rPr>
          <w:rFonts w:ascii="Times New Roman" w:hAnsi="Times New Roman" w:cs="Times New Roman"/>
          <w:sz w:val="24"/>
          <w:szCs w:val="24"/>
        </w:rPr>
        <w:t>ТОИМОСТЬ РАБОТ И УСЛУГ И ПОРЯДОК РАСЧЕТОВ</w:t>
      </w:r>
    </w:p>
    <w:p w:rsidR="00033591" w:rsidRPr="00BE5000" w:rsidRDefault="00033591" w:rsidP="00C54DD1">
      <w:pPr>
        <w:pStyle w:val="ConsPlusNormal"/>
        <w:ind w:left="2203" w:firstLine="0"/>
        <w:rPr>
          <w:rFonts w:ascii="Times New Roman" w:hAnsi="Times New Roman" w:cs="Times New Roman"/>
          <w:sz w:val="24"/>
          <w:szCs w:val="24"/>
        </w:rPr>
      </w:pPr>
    </w:p>
    <w:p w:rsidR="00033591" w:rsidRPr="00BE5000" w:rsidRDefault="00033591" w:rsidP="00C54DD1">
      <w:pPr>
        <w:ind w:firstLine="540"/>
        <w:jc w:val="both"/>
      </w:pPr>
      <w:r>
        <w:t>4.1. Стоимость настоящего Д</w:t>
      </w:r>
      <w:r w:rsidRPr="00BE5000">
        <w:t>оговора на 201</w:t>
      </w:r>
      <w:r>
        <w:t>5</w:t>
      </w:r>
      <w:r w:rsidRPr="00BE5000">
        <w:t xml:space="preserve"> год не может превышать ________ (____) рублей ____ копеек в том числе НДС </w:t>
      </w:r>
      <w:r>
        <w:t>(18%)</w:t>
      </w:r>
      <w:r w:rsidRPr="00BE5000">
        <w:t>______</w:t>
      </w:r>
      <w:r>
        <w:t xml:space="preserve"> рублей ___ копеек</w:t>
      </w:r>
      <w:r w:rsidRPr="00BE5000">
        <w:t xml:space="preserve">. </w:t>
      </w:r>
      <w:r>
        <w:t>(Если НДС не уплачивается, указать по каким основаниям)</w:t>
      </w:r>
    </w:p>
    <w:p w:rsidR="00033591" w:rsidRPr="00BE5000" w:rsidRDefault="00033591" w:rsidP="00C54DD1">
      <w:pPr>
        <w:pStyle w:val="ConsPlusNormal"/>
        <w:ind w:firstLine="540"/>
        <w:jc w:val="both"/>
        <w:rPr>
          <w:rFonts w:ascii="Times New Roman" w:hAnsi="Times New Roman" w:cs="Times New Roman"/>
          <w:sz w:val="24"/>
          <w:szCs w:val="24"/>
        </w:rPr>
      </w:pPr>
      <w:r w:rsidRPr="00BE5000">
        <w:rPr>
          <w:rFonts w:ascii="Times New Roman" w:hAnsi="Times New Roman" w:cs="Times New Roman"/>
          <w:sz w:val="24"/>
          <w:szCs w:val="24"/>
        </w:rPr>
        <w:t xml:space="preserve">4.2. Стоимость услуг по настоящему Договору определяется Сторонами в соответствии с Приложением  №2, являющимся неотъемлемой частью настоящего Договора, на основании Акта выполненных работ с учетом стоимости установленных запасных частей и материалов Исполнителя. </w:t>
      </w:r>
    </w:p>
    <w:p w:rsidR="00033591" w:rsidRPr="00BE5000" w:rsidRDefault="00033591" w:rsidP="00C54DD1">
      <w:pPr>
        <w:pStyle w:val="ConsPlusNormal"/>
        <w:ind w:firstLine="540"/>
        <w:jc w:val="both"/>
        <w:rPr>
          <w:rFonts w:ascii="Times New Roman" w:hAnsi="Times New Roman" w:cs="Times New Roman"/>
          <w:sz w:val="24"/>
          <w:szCs w:val="24"/>
        </w:rPr>
      </w:pPr>
      <w:r w:rsidRPr="00BE5000">
        <w:rPr>
          <w:rFonts w:ascii="Times New Roman" w:hAnsi="Times New Roman" w:cs="Times New Roman"/>
          <w:sz w:val="24"/>
          <w:szCs w:val="24"/>
        </w:rPr>
        <w:t>4.3. Расчеты за оказанные Исполнителем услуги осуществляются путем перечисления денежных средств в рублях Российской Федерации на расчетный счет Исполнителя согласно выставленному Исполнителем Счету, после подписания Сторонами Акта выполненных работ.</w:t>
      </w:r>
    </w:p>
    <w:p w:rsidR="00033591" w:rsidRPr="002F3DCD" w:rsidRDefault="00033591" w:rsidP="00C54DD1">
      <w:pPr>
        <w:pStyle w:val="ConsPlusNormal"/>
        <w:ind w:firstLine="540"/>
        <w:jc w:val="both"/>
        <w:rPr>
          <w:rFonts w:ascii="Times New Roman" w:hAnsi="Times New Roman" w:cs="Times New Roman"/>
          <w:sz w:val="24"/>
          <w:szCs w:val="24"/>
        </w:rPr>
      </w:pPr>
      <w:r w:rsidRPr="00BE5000">
        <w:rPr>
          <w:rFonts w:ascii="Times New Roman" w:hAnsi="Times New Roman" w:cs="Times New Roman"/>
          <w:sz w:val="24"/>
          <w:szCs w:val="24"/>
        </w:rPr>
        <w:t>4</w:t>
      </w:r>
      <w:r w:rsidRPr="002F3DCD">
        <w:rPr>
          <w:rFonts w:ascii="Times New Roman" w:hAnsi="Times New Roman" w:cs="Times New Roman"/>
          <w:sz w:val="24"/>
          <w:szCs w:val="24"/>
        </w:rPr>
        <w:t xml:space="preserve">.4. Оплата услуг по настоящему Договору осуществляется Заказчиком в течение 5 (пяти) рабочих дней с момента получения счета от Исполнителя при наличии </w:t>
      </w:r>
      <w:r w:rsidRPr="00553AC8">
        <w:rPr>
          <w:rFonts w:ascii="Times New Roman" w:hAnsi="Times New Roman" w:cs="Times New Roman"/>
          <w:color w:val="000000"/>
          <w:sz w:val="24"/>
          <w:szCs w:val="24"/>
        </w:rPr>
        <w:t>Акта выполненных работ (оказанных услуг), подпи</w:t>
      </w:r>
      <w:r w:rsidRPr="00553AC8">
        <w:rPr>
          <w:rFonts w:ascii="Times New Roman" w:hAnsi="Times New Roman" w:cs="Times New Roman"/>
          <w:sz w:val="24"/>
          <w:szCs w:val="24"/>
        </w:rPr>
        <w:t>санного уполномоченными представителями</w:t>
      </w:r>
      <w:r w:rsidRPr="002F3DCD">
        <w:rPr>
          <w:rFonts w:ascii="Times New Roman" w:hAnsi="Times New Roman" w:cs="Times New Roman"/>
          <w:sz w:val="24"/>
          <w:szCs w:val="24"/>
        </w:rPr>
        <w:t xml:space="preserve"> Сторон.</w:t>
      </w:r>
    </w:p>
    <w:p w:rsidR="00033591" w:rsidRPr="002F3DCD" w:rsidRDefault="00033591" w:rsidP="00C54DD1">
      <w:pPr>
        <w:ind w:firstLine="540"/>
        <w:jc w:val="both"/>
      </w:pPr>
      <w:r w:rsidRPr="002F3DCD">
        <w:t xml:space="preserve">4.5. Моментом исполнения обязанности по оплате, считается дата зачисления подлежащих уплате денежных средств на расчетный счет Исполнителя. </w:t>
      </w:r>
    </w:p>
    <w:p w:rsidR="00033591" w:rsidRPr="00BE5000" w:rsidRDefault="00033591" w:rsidP="00C54DD1">
      <w:pPr>
        <w:ind w:firstLine="540"/>
        <w:jc w:val="both"/>
      </w:pPr>
      <w:r w:rsidRPr="002F3DCD">
        <w:t>4.6. В случае изменения расчетного счета, Исполнитель обязан незамедлительно в письменной форме сообщить об этом Заказчику, с указанием новых реквизитов  расчетного счета, в противном случае все риски, связанные с перечислением денежных средств на указанный в настоящем Договоре счет Исполнителя, несет Исполнитель.</w:t>
      </w:r>
    </w:p>
    <w:p w:rsidR="00033591" w:rsidRPr="00BE5000" w:rsidRDefault="00033591" w:rsidP="00C54DD1">
      <w:pPr>
        <w:pStyle w:val="ConsPlusNormal"/>
        <w:ind w:firstLine="0"/>
        <w:rPr>
          <w:rFonts w:ascii="Times New Roman" w:hAnsi="Times New Roman" w:cs="Times New Roman"/>
          <w:sz w:val="24"/>
          <w:szCs w:val="24"/>
        </w:rPr>
      </w:pPr>
    </w:p>
    <w:p w:rsidR="00033591" w:rsidRPr="00BE5000" w:rsidRDefault="00033591" w:rsidP="00C54DD1">
      <w:pPr>
        <w:pStyle w:val="ConsPlusNormal"/>
        <w:ind w:left="2112"/>
        <w:rPr>
          <w:rFonts w:ascii="Times New Roman" w:hAnsi="Times New Roman" w:cs="Times New Roman"/>
          <w:sz w:val="24"/>
          <w:szCs w:val="24"/>
        </w:rPr>
      </w:pPr>
      <w:r>
        <w:rPr>
          <w:rFonts w:ascii="Times New Roman" w:hAnsi="Times New Roman" w:cs="Times New Roman"/>
          <w:sz w:val="24"/>
          <w:szCs w:val="24"/>
        </w:rPr>
        <w:t>5. О</w:t>
      </w:r>
      <w:r w:rsidRPr="00BE5000">
        <w:rPr>
          <w:rFonts w:ascii="Times New Roman" w:hAnsi="Times New Roman" w:cs="Times New Roman"/>
          <w:sz w:val="24"/>
          <w:szCs w:val="24"/>
        </w:rPr>
        <w:t>ТВЕТСТВЕННОСТЬ СТОРОН</w:t>
      </w:r>
    </w:p>
    <w:p w:rsidR="00033591" w:rsidRPr="00BE5000" w:rsidRDefault="00033591" w:rsidP="00C54DD1">
      <w:pPr>
        <w:pStyle w:val="ConsPlusNormal"/>
        <w:ind w:firstLine="0"/>
        <w:jc w:val="center"/>
        <w:rPr>
          <w:rFonts w:ascii="Times New Roman" w:hAnsi="Times New Roman" w:cs="Times New Roman"/>
          <w:sz w:val="24"/>
          <w:szCs w:val="24"/>
        </w:rPr>
      </w:pPr>
    </w:p>
    <w:p w:rsidR="00033591" w:rsidRPr="00BE5000" w:rsidRDefault="00033591" w:rsidP="00C54DD1">
      <w:pPr>
        <w:ind w:firstLine="540"/>
        <w:jc w:val="both"/>
      </w:pPr>
      <w:r w:rsidRPr="00BE5000">
        <w:t xml:space="preserve">5.1. За невыполнение или ненадлежащее выполнение обязательств по настоящему Договору Исполнитель и Заказчик несут </w:t>
      </w:r>
      <w:r>
        <w:t xml:space="preserve">имущественную </w:t>
      </w:r>
      <w:r w:rsidRPr="00BE5000">
        <w:t xml:space="preserve">ответственность в соответствии с действующим законодательством, разделом </w:t>
      </w:r>
      <w:r w:rsidRPr="00BE5000">
        <w:rPr>
          <w:lang w:val="en-US"/>
        </w:rPr>
        <w:t>V</w:t>
      </w:r>
      <w:r w:rsidRPr="00BE5000">
        <w:t xml:space="preserve"> Правил оказания услуг (выполнения работ) по техническому обслуживанию и ремонту автомототранспортных средств.</w:t>
      </w:r>
    </w:p>
    <w:p w:rsidR="00033591" w:rsidRDefault="00033591" w:rsidP="00C54DD1">
      <w:pPr>
        <w:pStyle w:val="ConsPlusNormal"/>
        <w:ind w:firstLine="540"/>
        <w:jc w:val="both"/>
        <w:rPr>
          <w:rFonts w:ascii="Times New Roman" w:hAnsi="Times New Roman" w:cs="Times New Roman"/>
          <w:sz w:val="24"/>
          <w:szCs w:val="24"/>
        </w:rPr>
      </w:pPr>
      <w:r w:rsidRPr="00BE5000">
        <w:rPr>
          <w:rFonts w:ascii="Times New Roman" w:hAnsi="Times New Roman" w:cs="Times New Roman"/>
          <w:sz w:val="24"/>
          <w:szCs w:val="24"/>
        </w:rPr>
        <w:t xml:space="preserve">5.2. </w:t>
      </w:r>
      <w:r>
        <w:rPr>
          <w:rFonts w:ascii="Times New Roman" w:hAnsi="Times New Roman" w:cs="Times New Roman"/>
          <w:sz w:val="24"/>
          <w:szCs w:val="24"/>
        </w:rPr>
        <w:t xml:space="preserve">За нарушение сроков технического обслуживания или ремонта автомобилей, Заказчик имеет право требовать от Исполнителя уплаты пени в размере 0,1% от стоимости подлежащих выполнению работ (оказанию услуг) за каждый день просрочки. </w:t>
      </w:r>
    </w:p>
    <w:p w:rsidR="00033591" w:rsidRDefault="00033591" w:rsidP="00C54DD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5.3. Пени начисляются с 3-го дня с момента получения письменной претензии виновной Стороной. Момент получения претензии определяется по дате подписания виновной Стороной почтового уведомления о вручении.</w:t>
      </w:r>
    </w:p>
    <w:p w:rsidR="00033591" w:rsidRPr="00F9350C" w:rsidRDefault="00033591" w:rsidP="00C54DD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063CE8">
        <w:rPr>
          <w:rFonts w:ascii="Times New Roman" w:hAnsi="Times New Roman" w:cs="Times New Roman"/>
          <w:sz w:val="24"/>
          <w:szCs w:val="24"/>
        </w:rPr>
        <w:t xml:space="preserve">.4. </w:t>
      </w:r>
      <w:r w:rsidRPr="00421E32">
        <w:rPr>
          <w:rFonts w:ascii="Times New Roman" w:hAnsi="Times New Roman" w:cs="Times New Roman"/>
          <w:sz w:val="24"/>
          <w:szCs w:val="24"/>
        </w:rPr>
        <w:t xml:space="preserve">В случае нарушения сроков оплаты выполненных работ (оказанных услуг), предусмотренных настоящим Договором, Исполнитель вправе требовать от Заказчика уплаты неустойки (пени) в размере 0,1% от суммы задержанного платежа за каждый день просрочки, но не более суммы самого платежа. </w:t>
      </w:r>
    </w:p>
    <w:p w:rsidR="00033591" w:rsidRDefault="00033591" w:rsidP="00C54DD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5.5. Риск случайной гибели или случайного повреждения автомобилей, взятых Исполнителем на техническое обслуживание и находящихся на его территории, несет Исполнитель.</w:t>
      </w:r>
    </w:p>
    <w:p w:rsidR="00033591" w:rsidRPr="00BE5000" w:rsidRDefault="00033591" w:rsidP="00C54DD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5.6. </w:t>
      </w:r>
      <w:r w:rsidRPr="00BE5000">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природных явлений, действий внешних объективных факторов и прочих обстоятельств непреодолимой силы, за которые Стороны не отвечают, и предотвратить неблагоприятное воздействие которых они не имеют возможности.</w:t>
      </w:r>
    </w:p>
    <w:p w:rsidR="00033591" w:rsidRPr="00BE5000" w:rsidRDefault="00033591" w:rsidP="00C54DD1">
      <w:pPr>
        <w:pStyle w:val="ConsPlusNormal"/>
        <w:ind w:firstLine="540"/>
        <w:jc w:val="both"/>
        <w:rPr>
          <w:rFonts w:ascii="Times New Roman" w:hAnsi="Times New Roman" w:cs="Times New Roman"/>
          <w:sz w:val="24"/>
          <w:szCs w:val="24"/>
        </w:rPr>
      </w:pPr>
      <w:r w:rsidRPr="00BE5000">
        <w:rPr>
          <w:rFonts w:ascii="Times New Roman" w:hAnsi="Times New Roman" w:cs="Times New Roman"/>
          <w:sz w:val="24"/>
          <w:szCs w:val="24"/>
        </w:rPr>
        <w:t>5.</w:t>
      </w:r>
      <w:r>
        <w:rPr>
          <w:rFonts w:ascii="Times New Roman" w:hAnsi="Times New Roman" w:cs="Times New Roman"/>
          <w:sz w:val="24"/>
          <w:szCs w:val="24"/>
        </w:rPr>
        <w:t>7</w:t>
      </w:r>
      <w:r w:rsidRPr="00BE5000">
        <w:rPr>
          <w:rFonts w:ascii="Times New Roman" w:hAnsi="Times New Roman" w:cs="Times New Roman"/>
          <w:sz w:val="24"/>
          <w:szCs w:val="24"/>
        </w:rPr>
        <w:t xml:space="preserve">. Сторона, для которой исполнение обязательств по </w:t>
      </w:r>
      <w:r>
        <w:rPr>
          <w:rFonts w:ascii="Times New Roman" w:hAnsi="Times New Roman" w:cs="Times New Roman"/>
          <w:sz w:val="24"/>
          <w:szCs w:val="24"/>
        </w:rPr>
        <w:t xml:space="preserve">настоящему </w:t>
      </w:r>
      <w:r w:rsidRPr="00BE5000">
        <w:rPr>
          <w:rFonts w:ascii="Times New Roman" w:hAnsi="Times New Roman" w:cs="Times New Roman"/>
          <w:sz w:val="24"/>
          <w:szCs w:val="24"/>
        </w:rPr>
        <w:t>Договору стало невозможным, обязана в письменной форме известить другую Сторону о начале действия и прекращения вышеуказанных обстоятельств не позднее, чем через 5</w:t>
      </w:r>
      <w:r>
        <w:rPr>
          <w:rFonts w:ascii="Times New Roman" w:hAnsi="Times New Roman" w:cs="Times New Roman"/>
          <w:sz w:val="24"/>
          <w:szCs w:val="24"/>
        </w:rPr>
        <w:t xml:space="preserve"> (Пять)</w:t>
      </w:r>
      <w:r w:rsidRPr="00BE5000">
        <w:rPr>
          <w:rFonts w:ascii="Times New Roman" w:hAnsi="Times New Roman" w:cs="Times New Roman"/>
          <w:sz w:val="24"/>
          <w:szCs w:val="24"/>
        </w:rPr>
        <w:t xml:space="preserve"> дней после их наступления. В случае неисполнения данной обязанности пострадавшая Сторона не имеет права ссылаться на форс-мажорные обстоятельства, если они сами не препятствовали ее исполнению. </w:t>
      </w:r>
    </w:p>
    <w:p w:rsidR="00033591" w:rsidRDefault="00033591" w:rsidP="00465852">
      <w:pPr>
        <w:pStyle w:val="ConsPlusNormal"/>
        <w:ind w:firstLine="0"/>
        <w:jc w:val="both"/>
        <w:rPr>
          <w:rFonts w:ascii="Times New Roman" w:hAnsi="Times New Roman" w:cs="Times New Roman"/>
          <w:sz w:val="24"/>
          <w:szCs w:val="24"/>
        </w:rPr>
      </w:pPr>
    </w:p>
    <w:p w:rsidR="00033591" w:rsidRDefault="00033591" w:rsidP="00465852">
      <w:pPr>
        <w:pStyle w:val="ConsPlusNormal"/>
        <w:ind w:left="2112"/>
        <w:rPr>
          <w:rFonts w:ascii="Times New Roman" w:hAnsi="Times New Roman" w:cs="Times New Roman"/>
          <w:sz w:val="24"/>
          <w:szCs w:val="24"/>
        </w:rPr>
      </w:pPr>
      <w:r w:rsidRPr="00BE5000">
        <w:rPr>
          <w:rFonts w:ascii="Times New Roman" w:hAnsi="Times New Roman" w:cs="Times New Roman"/>
          <w:sz w:val="24"/>
          <w:szCs w:val="24"/>
        </w:rPr>
        <w:t xml:space="preserve">6. ПОРЯДОК </w:t>
      </w:r>
      <w:r>
        <w:rPr>
          <w:rFonts w:ascii="Times New Roman" w:hAnsi="Times New Roman" w:cs="Times New Roman"/>
          <w:sz w:val="24"/>
          <w:szCs w:val="24"/>
        </w:rPr>
        <w:t>СДАЧИ-ПРИЁМКИ РАБОТ</w:t>
      </w:r>
    </w:p>
    <w:p w:rsidR="00033591" w:rsidRDefault="00033591" w:rsidP="00C54DD1">
      <w:pPr>
        <w:pStyle w:val="ConsPlusNormal"/>
        <w:ind w:firstLine="0"/>
        <w:jc w:val="both"/>
        <w:rPr>
          <w:rFonts w:ascii="Times New Roman" w:hAnsi="Times New Roman" w:cs="Times New Roman"/>
          <w:sz w:val="24"/>
          <w:szCs w:val="24"/>
        </w:rPr>
      </w:pPr>
    </w:p>
    <w:p w:rsidR="00033591" w:rsidRDefault="00033591" w:rsidP="00C54DD1">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ab/>
        <w:t>6.1. По окончании технического обслуживания Исполнитель, не позднее  трёх дней предъявляет представителю Заказчика автомобили Заказчика, указанные в списке Приложения № 1 настоящего Договора, для осмотра и приемки выполненных работ, при этом:</w:t>
      </w:r>
    </w:p>
    <w:p w:rsidR="00033591" w:rsidRDefault="00033591" w:rsidP="00C54DD1">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6.1.1. Если заявленные работы выполнены в полном объеме, качественно и в установленные сроки, представитель Заказчика подписывает заказ-наряд на выполненные работы и визирует, получает автомобиль и комплект документов (счёт на оплату, счёт-фактуру и акты выполненных работ) для дальнейшего оформления в Филиале № 1 ФГУП «Атом-охрана» и оплаты. Оплата производится в соответствии с п.4.4 настоящего Договора.</w:t>
      </w:r>
    </w:p>
    <w:p w:rsidR="00033591" w:rsidRDefault="00033591" w:rsidP="00C54DD1">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ab/>
        <w:t>6.1.2. Если у представителя Заказчика возникают замечания или претензии по объему, качеству или срокам выполненных работ, то в этом случае не подписывается заказ-наряд до полного устранения Заказчиком  указанных выше замечаний или претензий.</w:t>
      </w:r>
    </w:p>
    <w:p w:rsidR="00033591" w:rsidRPr="00BE5000" w:rsidRDefault="00033591" w:rsidP="00C54DD1">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ab/>
        <w:t>6.1.3. Работа считается выполненной и принятой Заказчиком после подписания Акта выполненных работ на каждый автомобиль.</w:t>
      </w:r>
    </w:p>
    <w:p w:rsidR="00033591" w:rsidRPr="00BE5000" w:rsidRDefault="00033591" w:rsidP="00F36BDC">
      <w:pPr>
        <w:pStyle w:val="ConsPlusNormal"/>
        <w:ind w:firstLine="0"/>
        <w:jc w:val="both"/>
        <w:rPr>
          <w:rFonts w:ascii="Times New Roman" w:hAnsi="Times New Roman" w:cs="Times New Roman"/>
          <w:sz w:val="24"/>
          <w:szCs w:val="24"/>
        </w:rPr>
      </w:pPr>
    </w:p>
    <w:p w:rsidR="00033591" w:rsidRPr="00BE5000" w:rsidRDefault="00033591" w:rsidP="00C54DD1">
      <w:pPr>
        <w:pStyle w:val="ConsPlusNormal"/>
        <w:ind w:left="1404"/>
        <w:jc w:val="both"/>
        <w:rPr>
          <w:rFonts w:ascii="Times New Roman" w:hAnsi="Times New Roman" w:cs="Times New Roman"/>
          <w:sz w:val="24"/>
          <w:szCs w:val="24"/>
        </w:rPr>
      </w:pPr>
      <w:r>
        <w:rPr>
          <w:rFonts w:ascii="Times New Roman" w:hAnsi="Times New Roman" w:cs="Times New Roman"/>
          <w:sz w:val="24"/>
          <w:szCs w:val="24"/>
        </w:rPr>
        <w:t>7</w:t>
      </w:r>
      <w:r w:rsidRPr="00BE5000">
        <w:rPr>
          <w:rFonts w:ascii="Times New Roman" w:hAnsi="Times New Roman" w:cs="Times New Roman"/>
          <w:sz w:val="24"/>
          <w:szCs w:val="24"/>
        </w:rPr>
        <w:t>. ПОРЯДОК РАЗРЕШЕНИЯ ВОЗМОЖНЫХ СПОРОВ</w:t>
      </w:r>
    </w:p>
    <w:p w:rsidR="00033591" w:rsidRPr="00BE5000" w:rsidRDefault="00033591" w:rsidP="00C54DD1">
      <w:pPr>
        <w:pStyle w:val="ConsPlusNormal"/>
        <w:ind w:left="3900" w:firstLine="0"/>
        <w:jc w:val="both"/>
        <w:rPr>
          <w:rFonts w:ascii="Times New Roman" w:hAnsi="Times New Roman" w:cs="Times New Roman"/>
          <w:sz w:val="24"/>
          <w:szCs w:val="24"/>
        </w:rPr>
      </w:pPr>
    </w:p>
    <w:p w:rsidR="00033591" w:rsidRPr="00BE5000" w:rsidRDefault="00033591" w:rsidP="00C54DD1">
      <w:pPr>
        <w:tabs>
          <w:tab w:val="left" w:pos="540"/>
        </w:tabs>
        <w:jc w:val="both"/>
      </w:pPr>
      <w:r w:rsidRPr="00BE5000">
        <w:tab/>
      </w:r>
      <w:r w:rsidRPr="00BE5000">
        <w:tab/>
      </w:r>
      <w:r>
        <w:t>7</w:t>
      </w:r>
      <w:r w:rsidRPr="00BE5000">
        <w:t>.1. 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033591" w:rsidRPr="00BE5000" w:rsidRDefault="00033591" w:rsidP="00C54DD1">
      <w:pPr>
        <w:tabs>
          <w:tab w:val="left" w:pos="540"/>
        </w:tabs>
        <w:jc w:val="both"/>
      </w:pPr>
      <w:r w:rsidRPr="00BE5000">
        <w:tab/>
      </w:r>
      <w:r w:rsidRPr="00BE5000">
        <w:tab/>
      </w:r>
      <w:r>
        <w:t>7</w:t>
      </w:r>
      <w:r w:rsidRPr="00BE5000">
        <w:t>.2. Претензионный порядок в ходе разрешения споров обязателен. В отношении всех претензий, направляемых по настоящему Договору, Сторона, к которой адресована данная претензия, должна дать письменный ответ по существу п</w:t>
      </w:r>
      <w:r>
        <w:t>ретензии в срок не позднее 10 (Д</w:t>
      </w:r>
      <w:r w:rsidRPr="00BE5000">
        <w:t>есяти) календарных дней со дня её получения.</w:t>
      </w:r>
    </w:p>
    <w:p w:rsidR="00033591" w:rsidRPr="00BE5000" w:rsidRDefault="00033591" w:rsidP="00C54DD1">
      <w:pPr>
        <w:tabs>
          <w:tab w:val="left" w:pos="540"/>
        </w:tabs>
        <w:jc w:val="both"/>
      </w:pPr>
      <w:r w:rsidRPr="00BE5000">
        <w:tab/>
      </w:r>
      <w:r w:rsidRPr="00BE5000">
        <w:tab/>
      </w:r>
      <w:r>
        <w:t>7</w:t>
      </w:r>
      <w:r w:rsidRPr="00BE5000">
        <w:t>.3. Все споры между Сторонами, по которым не будет достигнуто соглашение, разрешаются в Арбитражном суде</w:t>
      </w:r>
      <w:r>
        <w:t xml:space="preserve"> по месту нахождения ответчика </w:t>
      </w:r>
      <w:r w:rsidRPr="00BE5000">
        <w:t xml:space="preserve">в соответствии с процессуальными нормами, установленными АПК РФ и иными нормативными актами Российской Федерации. </w:t>
      </w:r>
    </w:p>
    <w:p w:rsidR="00033591" w:rsidRPr="00BE5000" w:rsidRDefault="00033591" w:rsidP="00C54DD1">
      <w:pPr>
        <w:ind w:firstLine="708"/>
        <w:jc w:val="both"/>
      </w:pPr>
      <w:r>
        <w:t>7</w:t>
      </w:r>
      <w:r w:rsidRPr="00BE5000">
        <w:t xml:space="preserve">.4. Во всем остальном, что не урегулировано </w:t>
      </w:r>
      <w:r>
        <w:t xml:space="preserve">настоящим </w:t>
      </w:r>
      <w:r w:rsidRPr="00BE5000">
        <w:t>Договором, Стороны руководствуются действующим законодательством Российской Федерации.</w:t>
      </w:r>
    </w:p>
    <w:p w:rsidR="00033591" w:rsidRPr="00BE5000" w:rsidRDefault="00033591" w:rsidP="00C54DD1">
      <w:pPr>
        <w:pStyle w:val="ConsPlusNormal"/>
        <w:ind w:firstLine="0"/>
        <w:jc w:val="both"/>
        <w:rPr>
          <w:rFonts w:ascii="Times New Roman" w:hAnsi="Times New Roman" w:cs="Times New Roman"/>
          <w:sz w:val="24"/>
          <w:szCs w:val="24"/>
        </w:rPr>
      </w:pPr>
    </w:p>
    <w:p w:rsidR="00033591" w:rsidRPr="00BE5000" w:rsidRDefault="00033591" w:rsidP="00C54DD1">
      <w:pPr>
        <w:pStyle w:val="ConsPlusNormal"/>
        <w:ind w:left="1404"/>
        <w:rPr>
          <w:rFonts w:ascii="Times New Roman" w:hAnsi="Times New Roman" w:cs="Times New Roman"/>
          <w:sz w:val="24"/>
          <w:szCs w:val="24"/>
        </w:rPr>
      </w:pPr>
      <w:r>
        <w:rPr>
          <w:rFonts w:ascii="Times New Roman" w:hAnsi="Times New Roman" w:cs="Times New Roman"/>
          <w:sz w:val="24"/>
          <w:szCs w:val="24"/>
        </w:rPr>
        <w:t>8. И</w:t>
      </w:r>
      <w:r w:rsidRPr="00BE5000">
        <w:rPr>
          <w:rFonts w:ascii="Times New Roman" w:hAnsi="Times New Roman" w:cs="Times New Roman"/>
          <w:sz w:val="24"/>
          <w:szCs w:val="24"/>
        </w:rPr>
        <w:t>ЗМЕНЕНИЕ ДОГОВОРА И СРОК ЕГО ДЕЙСТВИЯ</w:t>
      </w:r>
    </w:p>
    <w:p w:rsidR="00033591" w:rsidRPr="00BE5000" w:rsidRDefault="00033591" w:rsidP="00C54DD1">
      <w:pPr>
        <w:pStyle w:val="ConsPlusNormal"/>
        <w:ind w:left="2203" w:firstLine="0"/>
        <w:rPr>
          <w:rFonts w:ascii="Times New Roman" w:hAnsi="Times New Roman" w:cs="Times New Roman"/>
          <w:sz w:val="24"/>
          <w:szCs w:val="24"/>
        </w:rPr>
      </w:pPr>
    </w:p>
    <w:p w:rsidR="00033591" w:rsidRPr="00BE5000" w:rsidRDefault="00033591" w:rsidP="00C54DD1">
      <w:pPr>
        <w:ind w:firstLine="540"/>
        <w:jc w:val="both"/>
      </w:pPr>
      <w:r>
        <w:t>8</w:t>
      </w:r>
      <w:r w:rsidRPr="00BE5000">
        <w:t>.1. Изменение условий Договора допускается исключительно по соглашению Сторон. Вносимые дополнения и изменения рассматри</w:t>
      </w:r>
      <w:r>
        <w:t>ваются Сторонами в течение 10 (Д</w:t>
      </w:r>
      <w:r w:rsidRPr="00BE5000">
        <w:t xml:space="preserve">есяти) рабочих дней с момента поступления и, в случае достижения Сторонами согласия, оформляются в письменной форме дополнительным соглашением. Если Стороны не достигают согласия, </w:t>
      </w:r>
      <w:r>
        <w:t xml:space="preserve">настоящий </w:t>
      </w:r>
      <w:r w:rsidRPr="00BE5000">
        <w:t>Договор действует на прежних условиях.</w:t>
      </w:r>
    </w:p>
    <w:p w:rsidR="00033591" w:rsidRPr="003949F5" w:rsidRDefault="00033591" w:rsidP="00C54DD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w:t>
      </w:r>
      <w:r w:rsidRPr="00BE5000">
        <w:rPr>
          <w:rFonts w:ascii="Times New Roman" w:hAnsi="Times New Roman" w:cs="Times New Roman"/>
          <w:sz w:val="24"/>
          <w:szCs w:val="24"/>
        </w:rPr>
        <w:t xml:space="preserve">.2. Настоящий Договор вступает в силу с момента </w:t>
      </w:r>
      <w:r>
        <w:rPr>
          <w:rFonts w:ascii="Times New Roman" w:hAnsi="Times New Roman" w:cs="Times New Roman"/>
          <w:sz w:val="24"/>
          <w:szCs w:val="24"/>
        </w:rPr>
        <w:t xml:space="preserve">подписания его обеими сторонами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Госкорпорации </w:t>
      </w:r>
      <w:r w:rsidRPr="00AF163E">
        <w:rPr>
          <w:sz w:val="22"/>
          <w:szCs w:val="22"/>
        </w:rPr>
        <w:t>«</w:t>
      </w:r>
      <w:r>
        <w:rPr>
          <w:rFonts w:ascii="Times New Roman" w:hAnsi="Times New Roman" w:cs="Times New Roman"/>
          <w:sz w:val="24"/>
          <w:szCs w:val="24"/>
        </w:rPr>
        <w:t>Росатом</w:t>
      </w:r>
      <w:r w:rsidRPr="003949F5">
        <w:rPr>
          <w:sz w:val="24"/>
          <w:szCs w:val="24"/>
        </w:rPr>
        <w:t xml:space="preserve">» </w:t>
      </w:r>
      <w:r w:rsidRPr="003949F5">
        <w:rPr>
          <w:rFonts w:ascii="Times New Roman" w:hAnsi="Times New Roman" w:cs="Times New Roman"/>
          <w:sz w:val="24"/>
          <w:szCs w:val="24"/>
        </w:rPr>
        <w:t xml:space="preserve"> и действует до полного исполнения сторонами своих обязательств по </w:t>
      </w:r>
      <w:r>
        <w:rPr>
          <w:rFonts w:ascii="Times New Roman" w:hAnsi="Times New Roman" w:cs="Times New Roman"/>
          <w:sz w:val="24"/>
          <w:szCs w:val="24"/>
        </w:rPr>
        <w:t>нему, но не позднее 31.12.2015г.</w:t>
      </w:r>
      <w:r w:rsidRPr="003949F5">
        <w:rPr>
          <w:rFonts w:ascii="Times New Roman" w:hAnsi="Times New Roman" w:cs="Times New Roman"/>
          <w:sz w:val="24"/>
          <w:szCs w:val="24"/>
        </w:rPr>
        <w:t xml:space="preserve"> </w:t>
      </w:r>
    </w:p>
    <w:p w:rsidR="00033591" w:rsidRPr="00BE5000" w:rsidRDefault="00033591" w:rsidP="00C54DD1">
      <w:pPr>
        <w:pStyle w:val="ConsPlusNormal"/>
        <w:ind w:firstLine="0"/>
        <w:jc w:val="center"/>
        <w:rPr>
          <w:rFonts w:ascii="Times New Roman" w:hAnsi="Times New Roman" w:cs="Times New Roman"/>
          <w:sz w:val="24"/>
          <w:szCs w:val="24"/>
        </w:rPr>
      </w:pPr>
    </w:p>
    <w:p w:rsidR="00033591" w:rsidRPr="00DC27DB" w:rsidRDefault="00033591" w:rsidP="00DC27DB">
      <w:pPr>
        <w:jc w:val="center"/>
      </w:pPr>
      <w:r>
        <w:t>9</w:t>
      </w:r>
      <w:r w:rsidRPr="00DC27DB">
        <w:t>. АНТИКОРРУПЦИОННАЯ ОГОВОРКА</w:t>
      </w:r>
    </w:p>
    <w:p w:rsidR="00033591" w:rsidRPr="00DC27DB" w:rsidRDefault="00033591" w:rsidP="00DC27DB">
      <w:pPr>
        <w:jc w:val="both"/>
      </w:pPr>
    </w:p>
    <w:p w:rsidR="00033591" w:rsidRPr="00DC27DB" w:rsidRDefault="00033591" w:rsidP="00DC27DB">
      <w:pPr>
        <w:ind w:firstLine="709"/>
        <w:jc w:val="both"/>
      </w:pPr>
      <w:r>
        <w:t>9</w:t>
      </w:r>
      <w:r w:rsidRPr="00DC27DB">
        <w:t xml:space="preserve">.1.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033591" w:rsidRPr="00DC27DB" w:rsidRDefault="00033591" w:rsidP="00DC27DB">
      <w:pPr>
        <w:ind w:firstLine="709"/>
        <w:jc w:val="both"/>
      </w:pPr>
      <w:r w:rsidRPr="00DC27D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w:t>
      </w:r>
      <w:r w:rsidRPr="00DC27DB">
        <w:rPr>
          <w:w w:val="115"/>
        </w:rPr>
        <w:t xml:space="preserve">, </w:t>
      </w:r>
      <w:r w:rsidRPr="00DC27DB">
        <w:t xml:space="preserve">полученных преступным путем. </w:t>
      </w:r>
    </w:p>
    <w:p w:rsidR="00033591" w:rsidRPr="00DC27DB" w:rsidRDefault="00033591" w:rsidP="00DC27DB">
      <w:pPr>
        <w:ind w:firstLine="709"/>
        <w:jc w:val="both"/>
      </w:pPr>
      <w:r>
        <w:t>9</w:t>
      </w:r>
      <w:r w:rsidRPr="00DC27DB">
        <w:t>.2.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w:t>
      </w:r>
      <w:r w:rsidRPr="00DC27DB">
        <w:rPr>
          <w:w w:val="82"/>
        </w:rPr>
        <w:t xml:space="preserve"> </w:t>
      </w:r>
      <w:r w:rsidRPr="00DC27DB">
        <w:t xml:space="preserve">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 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033591" w:rsidRPr="00DC27DB" w:rsidRDefault="00033591" w:rsidP="00DC27DB">
      <w:pPr>
        <w:ind w:firstLine="709"/>
        <w:jc w:val="both"/>
      </w:pPr>
      <w:r>
        <w:t>9</w:t>
      </w:r>
      <w:r w:rsidRPr="00DC27DB">
        <w:t xml:space="preserve">.3.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033591" w:rsidRPr="00DC27DB" w:rsidRDefault="00033591" w:rsidP="00C54DD1">
      <w:pPr>
        <w:pStyle w:val="ConsPlusNormal"/>
        <w:ind w:left="2563" w:firstLine="269"/>
        <w:rPr>
          <w:rFonts w:ascii="Times New Roman" w:hAnsi="Times New Roman" w:cs="Times New Roman"/>
          <w:sz w:val="24"/>
          <w:szCs w:val="24"/>
        </w:rPr>
      </w:pPr>
    </w:p>
    <w:p w:rsidR="00033591" w:rsidRPr="00DC27DB" w:rsidRDefault="00033591" w:rsidP="00DC27D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r w:rsidRPr="00DC27DB">
        <w:rPr>
          <w:rFonts w:ascii="Times New Roman" w:hAnsi="Times New Roman" w:cs="Times New Roman"/>
          <w:sz w:val="24"/>
          <w:szCs w:val="24"/>
        </w:rPr>
        <w:t>. ЗАКЛЮЧИТЕЛЬНЫЕ ПОЛОЖЕНИЯ</w:t>
      </w:r>
    </w:p>
    <w:p w:rsidR="00033591" w:rsidRPr="00BE5000" w:rsidRDefault="00033591" w:rsidP="00C54DD1">
      <w:pPr>
        <w:pStyle w:val="ConsPlusNormal"/>
        <w:ind w:left="2203" w:firstLine="0"/>
        <w:rPr>
          <w:rFonts w:ascii="Times New Roman" w:hAnsi="Times New Roman" w:cs="Times New Roman"/>
          <w:sz w:val="24"/>
          <w:szCs w:val="24"/>
        </w:rPr>
      </w:pPr>
    </w:p>
    <w:p w:rsidR="00033591" w:rsidRPr="00BE5000" w:rsidRDefault="00033591" w:rsidP="00C54DD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w:t>
      </w:r>
      <w:r w:rsidRPr="00BE5000">
        <w:rPr>
          <w:rFonts w:ascii="Times New Roman" w:hAnsi="Times New Roman" w:cs="Times New Roman"/>
          <w:sz w:val="24"/>
          <w:szCs w:val="24"/>
        </w:rPr>
        <w:t xml:space="preserve">.1. </w:t>
      </w:r>
      <w:r>
        <w:rPr>
          <w:rFonts w:ascii="Times New Roman" w:hAnsi="Times New Roman" w:cs="Times New Roman"/>
          <w:sz w:val="24"/>
          <w:szCs w:val="24"/>
        </w:rPr>
        <w:t xml:space="preserve">Настоящий </w:t>
      </w:r>
      <w:r w:rsidRPr="00BE5000">
        <w:rPr>
          <w:rFonts w:ascii="Times New Roman" w:hAnsi="Times New Roman" w:cs="Times New Roman"/>
          <w:sz w:val="24"/>
          <w:szCs w:val="24"/>
        </w:rPr>
        <w:t xml:space="preserve">Договор составлен и подписан в двух экземплярах, </w:t>
      </w:r>
      <w:r>
        <w:rPr>
          <w:rFonts w:ascii="Times New Roman" w:hAnsi="Times New Roman" w:cs="Times New Roman"/>
          <w:sz w:val="24"/>
          <w:szCs w:val="24"/>
        </w:rPr>
        <w:t xml:space="preserve">имеющих равную юридическую силу, по </w:t>
      </w:r>
      <w:r w:rsidRPr="00BE5000">
        <w:rPr>
          <w:rFonts w:ascii="Times New Roman" w:hAnsi="Times New Roman" w:cs="Times New Roman"/>
          <w:sz w:val="24"/>
          <w:szCs w:val="24"/>
        </w:rPr>
        <w:t>одному для каждой из Сторон</w:t>
      </w:r>
      <w:r>
        <w:rPr>
          <w:rFonts w:ascii="Times New Roman" w:hAnsi="Times New Roman" w:cs="Times New Roman"/>
          <w:sz w:val="24"/>
          <w:szCs w:val="24"/>
        </w:rPr>
        <w:t>.</w:t>
      </w:r>
    </w:p>
    <w:p w:rsidR="00033591" w:rsidRPr="00BE5000" w:rsidRDefault="00033591" w:rsidP="00C54DD1">
      <w:pPr>
        <w:ind w:firstLine="540"/>
        <w:jc w:val="both"/>
      </w:pPr>
      <w:r>
        <w:t xml:space="preserve">10.2. </w:t>
      </w:r>
      <w:r w:rsidRPr="00BE5000">
        <w:t xml:space="preserve">Расторжение </w:t>
      </w:r>
      <w:r>
        <w:t xml:space="preserve">настоящего </w:t>
      </w:r>
      <w:r w:rsidRPr="00BE5000">
        <w:t xml:space="preserve">Договора допускается по соглашению Сторон, по решению суда, в случае одностороннего отказа Стороны </w:t>
      </w:r>
      <w:r>
        <w:t xml:space="preserve">настоящего </w:t>
      </w:r>
      <w:r w:rsidRPr="00BE5000">
        <w:t xml:space="preserve">Договора от исполнения </w:t>
      </w:r>
      <w:r>
        <w:t xml:space="preserve">настоящего </w:t>
      </w:r>
      <w:r w:rsidRPr="00BE5000">
        <w:t>Договора в соответствии с гражданским законодательством Российской Федерации.</w:t>
      </w:r>
    </w:p>
    <w:p w:rsidR="00033591" w:rsidRPr="00BE5000" w:rsidRDefault="00033591" w:rsidP="00C54DD1">
      <w:pPr>
        <w:ind w:firstLine="540"/>
        <w:jc w:val="both"/>
      </w:pPr>
      <w:r>
        <w:t>10</w:t>
      </w:r>
      <w:r w:rsidRPr="00BE5000">
        <w:t>.</w:t>
      </w:r>
      <w:r>
        <w:t>3</w:t>
      </w:r>
      <w:r w:rsidRPr="00BE5000">
        <w:t xml:space="preserve">. Заказчик вправе принять решение об одностороннем отказе от исполнения </w:t>
      </w:r>
      <w:r>
        <w:t xml:space="preserve">настоящего </w:t>
      </w:r>
      <w:r w:rsidRPr="00BE5000">
        <w:t xml:space="preserve">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что это предусмотрено </w:t>
      </w:r>
      <w:r>
        <w:t xml:space="preserve">настоящим </w:t>
      </w:r>
      <w:r w:rsidRPr="00BE5000">
        <w:t>Договором.</w:t>
      </w:r>
    </w:p>
    <w:p w:rsidR="00033591" w:rsidRPr="00652E54" w:rsidRDefault="00033591" w:rsidP="00C54DD1">
      <w:pPr>
        <w:ind w:firstLine="540"/>
        <w:jc w:val="both"/>
      </w:pPr>
      <w:r>
        <w:t>10</w:t>
      </w:r>
      <w:r w:rsidRPr="00652E54">
        <w:t xml:space="preserve">.4. Условия </w:t>
      </w:r>
      <w:r>
        <w:t xml:space="preserve">настоящего </w:t>
      </w:r>
      <w:r w:rsidRPr="00652E54">
        <w:t>Договора обязательны для правопреемников Сторон.</w:t>
      </w:r>
    </w:p>
    <w:p w:rsidR="00033591" w:rsidRPr="00BE5000" w:rsidRDefault="00033591" w:rsidP="00C54DD1">
      <w:pPr>
        <w:ind w:firstLine="540"/>
        <w:jc w:val="both"/>
      </w:pPr>
      <w:r>
        <w:t>10</w:t>
      </w:r>
      <w:r w:rsidRPr="00652E54">
        <w:t xml:space="preserve">.5. Стороны соглашаются, что за исключением сведений, которые в соответствии с законодательством Российской Федерации не могут составлять коммерческую тайну юридического лица, содержание </w:t>
      </w:r>
      <w:r>
        <w:t xml:space="preserve">настоящего </w:t>
      </w:r>
      <w:r w:rsidRPr="00652E54">
        <w:t xml:space="preserve">Договора, а также все документы, переданные Сторонами друг другу в связи с </w:t>
      </w:r>
      <w:r>
        <w:t xml:space="preserve">настоящим </w:t>
      </w:r>
      <w:r w:rsidRPr="00652E54">
        <w:t>Договором</w:t>
      </w:r>
      <w:r w:rsidRPr="00BE5000">
        <w:t>, считаются конфиденциальными и относятся к коммерческой тайне Сторон, которая не подлежит разглашению третьим лицам без письменного согласия другой Стороны.</w:t>
      </w:r>
    </w:p>
    <w:p w:rsidR="00033591" w:rsidRPr="00BE5000" w:rsidRDefault="00033591" w:rsidP="00C54DD1">
      <w:pPr>
        <w:ind w:firstLine="540"/>
        <w:jc w:val="both"/>
      </w:pPr>
      <w:r>
        <w:t>10</w:t>
      </w:r>
      <w:r w:rsidRPr="00BE5000">
        <w:t>.</w:t>
      </w:r>
      <w:r>
        <w:t>6</w:t>
      </w:r>
      <w:r w:rsidRPr="00BE5000">
        <w:t>. Ни одна из Сторон не имеет права передавать свои права и обязательства по настоящему Договору третьим лицам без письменного согласия другой Стороны.</w:t>
      </w:r>
    </w:p>
    <w:p w:rsidR="00033591" w:rsidRPr="00BE5000" w:rsidRDefault="00033591" w:rsidP="00C54DD1">
      <w:pPr>
        <w:ind w:firstLine="540"/>
        <w:jc w:val="both"/>
      </w:pPr>
      <w:r>
        <w:t>10</w:t>
      </w:r>
      <w:r w:rsidRPr="00BE5000">
        <w:t>.</w:t>
      </w:r>
      <w:r>
        <w:t>7</w:t>
      </w:r>
      <w:r w:rsidRPr="00BE5000">
        <w:t xml:space="preserve">. Уведомления и документы, передаваемые по </w:t>
      </w:r>
      <w:r>
        <w:t xml:space="preserve">настоящему </w:t>
      </w:r>
      <w:r w:rsidRPr="00BE5000">
        <w:t>Договору, направляются в письменном виде по адресам</w:t>
      </w:r>
      <w:r>
        <w:t>, указанным в разделе 11.</w:t>
      </w:r>
    </w:p>
    <w:p w:rsidR="00033591" w:rsidRPr="00BE5000" w:rsidRDefault="00033591" w:rsidP="00C54DD1">
      <w:pPr>
        <w:ind w:firstLine="540"/>
        <w:jc w:val="both"/>
      </w:pPr>
      <w:r>
        <w:t>10</w:t>
      </w:r>
      <w:r w:rsidRPr="00BE5000">
        <w:t>.</w:t>
      </w:r>
      <w:r>
        <w:t>8</w:t>
      </w:r>
      <w:r w:rsidRPr="00BE5000">
        <w:t>. Любые сообщения по настоящему Договору действительны со дня доставки по соответствующему адресу для корреспонденции.</w:t>
      </w:r>
    </w:p>
    <w:p w:rsidR="00033591" w:rsidRDefault="00033591" w:rsidP="00C54DD1">
      <w:pPr>
        <w:ind w:firstLine="567"/>
        <w:jc w:val="both"/>
      </w:pPr>
      <w:r>
        <w:t>10</w:t>
      </w:r>
      <w:r w:rsidRPr="00BE5000">
        <w:t>.</w:t>
      </w:r>
      <w:r>
        <w:t>9</w:t>
      </w:r>
      <w:r w:rsidRPr="00BE5000">
        <w:t>. Стороны настоящего Договора обязуются незамедлительно в письменной форме информировать друг друга обо всех изменениях, которые могут существенным образом повлиять на исполнение ими обязательств по настоящему Договору (изменении юридических и фактических адресов, банковских реквизитов, реорганизации, ликвидации Сторон как  юридических  лиц,  других подобных изменениях).</w:t>
      </w:r>
    </w:p>
    <w:p w:rsidR="00033591" w:rsidRPr="00BE5000" w:rsidRDefault="00033591" w:rsidP="00C54DD1">
      <w:pPr>
        <w:ind w:firstLine="567"/>
        <w:jc w:val="both"/>
      </w:pPr>
    </w:p>
    <w:p w:rsidR="00033591" w:rsidRDefault="00033591" w:rsidP="00505CEA">
      <w:pPr>
        <w:pStyle w:val="ConsPlusNormal"/>
        <w:ind w:firstLine="0"/>
        <w:jc w:val="both"/>
        <w:rPr>
          <w:rFonts w:ascii="Times New Roman" w:hAnsi="Times New Roman" w:cs="Times New Roman"/>
          <w:sz w:val="26"/>
          <w:szCs w:val="26"/>
        </w:rPr>
      </w:pPr>
    </w:p>
    <w:p w:rsidR="00033591" w:rsidRPr="00BE5000" w:rsidRDefault="00033591" w:rsidP="00C54DD1">
      <w:pPr>
        <w:pStyle w:val="ConsPlusNormal"/>
        <w:ind w:left="1843" w:firstLine="0"/>
        <w:rPr>
          <w:rFonts w:ascii="Times New Roman" w:hAnsi="Times New Roman" w:cs="Times New Roman"/>
          <w:sz w:val="24"/>
          <w:szCs w:val="24"/>
        </w:rPr>
      </w:pPr>
      <w:r>
        <w:rPr>
          <w:rFonts w:ascii="Times New Roman" w:hAnsi="Times New Roman" w:cs="Times New Roman"/>
          <w:sz w:val="24"/>
          <w:szCs w:val="24"/>
        </w:rPr>
        <w:t xml:space="preserve">                              11.  </w:t>
      </w:r>
      <w:r w:rsidRPr="00BE5000">
        <w:rPr>
          <w:rFonts w:ascii="Times New Roman" w:hAnsi="Times New Roman" w:cs="Times New Roman"/>
          <w:sz w:val="24"/>
          <w:szCs w:val="24"/>
        </w:rPr>
        <w:t>ПРИЛОЖЕНИЯ</w:t>
      </w:r>
    </w:p>
    <w:p w:rsidR="00033591" w:rsidRDefault="00033591" w:rsidP="00505CEA">
      <w:pPr>
        <w:pStyle w:val="ConsPlusNormal"/>
        <w:ind w:firstLine="0"/>
        <w:jc w:val="both"/>
        <w:rPr>
          <w:rFonts w:ascii="Times New Roman" w:hAnsi="Times New Roman" w:cs="Times New Roman"/>
          <w:sz w:val="24"/>
          <w:szCs w:val="24"/>
        </w:rPr>
      </w:pPr>
    </w:p>
    <w:p w:rsidR="00033591" w:rsidRPr="00BE5000" w:rsidRDefault="00033591" w:rsidP="00465852">
      <w:pPr>
        <w:pStyle w:val="ConsPlusNormal"/>
        <w:jc w:val="both"/>
        <w:rPr>
          <w:rFonts w:ascii="Times New Roman" w:hAnsi="Times New Roman" w:cs="Times New Roman"/>
          <w:sz w:val="24"/>
          <w:szCs w:val="24"/>
        </w:rPr>
      </w:pPr>
      <w:r>
        <w:rPr>
          <w:rFonts w:ascii="Times New Roman" w:hAnsi="Times New Roman" w:cs="Times New Roman"/>
          <w:sz w:val="24"/>
          <w:szCs w:val="24"/>
        </w:rPr>
        <w:t>11</w:t>
      </w:r>
      <w:r w:rsidRPr="00BE5000">
        <w:rPr>
          <w:rFonts w:ascii="Times New Roman" w:hAnsi="Times New Roman" w:cs="Times New Roman"/>
          <w:sz w:val="24"/>
          <w:szCs w:val="24"/>
        </w:rPr>
        <w:t>.1. Все приложения к настоящему Договору являются его неотъемлем</w:t>
      </w:r>
      <w:r>
        <w:rPr>
          <w:rFonts w:ascii="Times New Roman" w:hAnsi="Times New Roman" w:cs="Times New Roman"/>
          <w:sz w:val="24"/>
          <w:szCs w:val="24"/>
        </w:rPr>
        <w:t>ой</w:t>
      </w:r>
      <w:r w:rsidRPr="00BE5000">
        <w:rPr>
          <w:rFonts w:ascii="Times New Roman" w:hAnsi="Times New Roman" w:cs="Times New Roman"/>
          <w:sz w:val="24"/>
          <w:szCs w:val="24"/>
        </w:rPr>
        <w:t xml:space="preserve"> част</w:t>
      </w:r>
      <w:r>
        <w:rPr>
          <w:rFonts w:ascii="Times New Roman" w:hAnsi="Times New Roman" w:cs="Times New Roman"/>
          <w:sz w:val="24"/>
          <w:szCs w:val="24"/>
        </w:rPr>
        <w:t>ью</w:t>
      </w:r>
      <w:r w:rsidRPr="00BE5000">
        <w:rPr>
          <w:rFonts w:ascii="Times New Roman" w:hAnsi="Times New Roman" w:cs="Times New Roman"/>
          <w:sz w:val="24"/>
          <w:szCs w:val="24"/>
        </w:rPr>
        <w:t xml:space="preserve"> и составляют с ним единое целое.</w:t>
      </w:r>
    </w:p>
    <w:p w:rsidR="00033591" w:rsidRPr="00BE5000" w:rsidRDefault="00033591" w:rsidP="00465852">
      <w:pPr>
        <w:pStyle w:val="ConsPlusNormal"/>
        <w:jc w:val="both"/>
        <w:rPr>
          <w:rFonts w:ascii="Times New Roman" w:hAnsi="Times New Roman" w:cs="Times New Roman"/>
          <w:sz w:val="24"/>
          <w:szCs w:val="24"/>
        </w:rPr>
      </w:pPr>
      <w:r>
        <w:rPr>
          <w:rFonts w:ascii="Times New Roman" w:hAnsi="Times New Roman" w:cs="Times New Roman"/>
          <w:sz w:val="24"/>
          <w:szCs w:val="24"/>
        </w:rPr>
        <w:t>11</w:t>
      </w:r>
      <w:r w:rsidRPr="00BE5000">
        <w:rPr>
          <w:rFonts w:ascii="Times New Roman" w:hAnsi="Times New Roman" w:cs="Times New Roman"/>
          <w:sz w:val="24"/>
          <w:szCs w:val="24"/>
        </w:rPr>
        <w:t>.1.1. Приложение № 1- Перечень автомобилей, подлежащих техническому обслуживанию;</w:t>
      </w:r>
    </w:p>
    <w:p w:rsidR="00033591" w:rsidRPr="00BE5000" w:rsidRDefault="00033591" w:rsidP="00465852">
      <w:pPr>
        <w:pStyle w:val="ConsPlusNormal"/>
        <w:jc w:val="both"/>
        <w:rPr>
          <w:rFonts w:ascii="Times New Roman" w:hAnsi="Times New Roman" w:cs="Times New Roman"/>
          <w:sz w:val="24"/>
          <w:szCs w:val="24"/>
        </w:rPr>
      </w:pPr>
      <w:r>
        <w:rPr>
          <w:rFonts w:ascii="Times New Roman" w:hAnsi="Times New Roman" w:cs="Times New Roman"/>
          <w:sz w:val="24"/>
          <w:szCs w:val="24"/>
        </w:rPr>
        <w:t>11</w:t>
      </w:r>
      <w:r w:rsidRPr="00BE5000">
        <w:rPr>
          <w:rFonts w:ascii="Times New Roman" w:hAnsi="Times New Roman" w:cs="Times New Roman"/>
          <w:sz w:val="24"/>
          <w:szCs w:val="24"/>
        </w:rPr>
        <w:t>.1.2. При</w:t>
      </w:r>
      <w:r>
        <w:rPr>
          <w:rFonts w:ascii="Times New Roman" w:hAnsi="Times New Roman" w:cs="Times New Roman"/>
          <w:sz w:val="24"/>
          <w:szCs w:val="24"/>
        </w:rPr>
        <w:t xml:space="preserve">ложение № 2- Стоимость </w:t>
      </w:r>
      <w:r w:rsidRPr="00BE5000">
        <w:rPr>
          <w:rFonts w:ascii="Times New Roman" w:hAnsi="Times New Roman" w:cs="Times New Roman"/>
          <w:sz w:val="24"/>
          <w:szCs w:val="24"/>
        </w:rPr>
        <w:t xml:space="preserve"> услуг</w:t>
      </w:r>
      <w:r>
        <w:rPr>
          <w:rFonts w:ascii="Times New Roman" w:hAnsi="Times New Roman" w:cs="Times New Roman"/>
          <w:sz w:val="24"/>
          <w:szCs w:val="24"/>
        </w:rPr>
        <w:t xml:space="preserve"> </w:t>
      </w:r>
      <w:r w:rsidRPr="00565F8C">
        <w:rPr>
          <w:rFonts w:ascii="Times New Roman" w:hAnsi="Times New Roman" w:cs="Times New Roman"/>
          <w:sz w:val="24"/>
          <w:szCs w:val="24"/>
        </w:rPr>
        <w:t>технического</w:t>
      </w:r>
      <w:r>
        <w:rPr>
          <w:rFonts w:ascii="Times New Roman" w:hAnsi="Times New Roman" w:cs="Times New Roman"/>
          <w:sz w:val="24"/>
          <w:szCs w:val="24"/>
        </w:rPr>
        <w:t xml:space="preserve"> обслуживания автомобилей в период эксплуатации</w:t>
      </w:r>
      <w:r w:rsidRPr="00565F8C">
        <w:rPr>
          <w:rFonts w:ascii="Times New Roman" w:hAnsi="Times New Roman" w:cs="Times New Roman"/>
          <w:sz w:val="24"/>
          <w:szCs w:val="24"/>
        </w:rPr>
        <w:t>;</w:t>
      </w:r>
    </w:p>
    <w:p w:rsidR="00033591" w:rsidRDefault="00033591" w:rsidP="00465852">
      <w:pPr>
        <w:pStyle w:val="ConsPlusNormal"/>
        <w:jc w:val="both"/>
        <w:rPr>
          <w:rFonts w:ascii="Times New Roman" w:hAnsi="Times New Roman" w:cs="Times New Roman"/>
          <w:sz w:val="24"/>
          <w:szCs w:val="24"/>
        </w:rPr>
      </w:pPr>
      <w:r>
        <w:rPr>
          <w:rFonts w:ascii="Times New Roman" w:hAnsi="Times New Roman" w:cs="Times New Roman"/>
          <w:sz w:val="24"/>
          <w:szCs w:val="24"/>
        </w:rPr>
        <w:t>11</w:t>
      </w:r>
      <w:r w:rsidRPr="00BE5000">
        <w:rPr>
          <w:rFonts w:ascii="Times New Roman" w:hAnsi="Times New Roman" w:cs="Times New Roman"/>
          <w:sz w:val="24"/>
          <w:szCs w:val="24"/>
        </w:rPr>
        <w:t>.1.3. Приложение № 3- Перече</w:t>
      </w:r>
      <w:r>
        <w:rPr>
          <w:rFonts w:ascii="Times New Roman" w:hAnsi="Times New Roman" w:cs="Times New Roman"/>
          <w:sz w:val="24"/>
          <w:szCs w:val="24"/>
        </w:rPr>
        <w:t>нь выполненных работ по техническому обслуживанию автомобилей УАЗ Патриот (пробег от 100 000 190 000 км).</w:t>
      </w:r>
    </w:p>
    <w:p w:rsidR="00033591" w:rsidRPr="00BE5000" w:rsidRDefault="00033591" w:rsidP="00C54DD1">
      <w:pPr>
        <w:pStyle w:val="ConsPlusNormal"/>
        <w:ind w:firstLine="540"/>
        <w:jc w:val="center"/>
        <w:rPr>
          <w:rFonts w:ascii="Times New Roman" w:hAnsi="Times New Roman" w:cs="Times New Roman"/>
          <w:sz w:val="24"/>
          <w:szCs w:val="24"/>
        </w:rPr>
      </w:pPr>
    </w:p>
    <w:p w:rsidR="00033591" w:rsidRPr="00BE5000" w:rsidRDefault="00033591" w:rsidP="00421E32">
      <w:pPr>
        <w:pStyle w:val="ConsPlusNormal"/>
        <w:numPr>
          <w:ilvl w:val="0"/>
          <w:numId w:val="3"/>
        </w:numPr>
        <w:jc w:val="center"/>
        <w:rPr>
          <w:rFonts w:ascii="Times New Roman" w:hAnsi="Times New Roman" w:cs="Times New Roman"/>
          <w:sz w:val="24"/>
          <w:szCs w:val="24"/>
        </w:rPr>
      </w:pPr>
      <w:r w:rsidRPr="00BE5000">
        <w:rPr>
          <w:rFonts w:ascii="Times New Roman" w:hAnsi="Times New Roman" w:cs="Times New Roman"/>
          <w:sz w:val="24"/>
          <w:szCs w:val="24"/>
        </w:rPr>
        <w:t>АДРЕСА, ПЛАТЕЖНЫЕ РЕКВИЗИТЫ И ПОДПИСИ СТОРОН</w:t>
      </w:r>
    </w:p>
    <w:p w:rsidR="00033591" w:rsidRDefault="00033591" w:rsidP="00C54DD1">
      <w:pPr>
        <w:pStyle w:val="ConsPlusNormal"/>
        <w:ind w:left="2203" w:firstLine="0"/>
        <w:rPr>
          <w:rFonts w:ascii="Times New Roman" w:hAnsi="Times New Roman" w:cs="Times New Roman"/>
          <w:sz w:val="18"/>
          <w:szCs w:val="18"/>
        </w:rPr>
      </w:pPr>
    </w:p>
    <w:p w:rsidR="00033591" w:rsidRDefault="00033591" w:rsidP="00C54DD1">
      <w:pPr>
        <w:pStyle w:val="ConsPlusNormal"/>
        <w:ind w:left="2203" w:firstLine="0"/>
        <w:rPr>
          <w:rFonts w:ascii="Times New Roman" w:hAnsi="Times New Roman" w:cs="Times New Roman"/>
          <w:sz w:val="18"/>
          <w:szCs w:val="18"/>
        </w:rPr>
      </w:pPr>
    </w:p>
    <w:tbl>
      <w:tblPr>
        <w:tblW w:w="0" w:type="auto"/>
        <w:tblInd w:w="-106" w:type="dxa"/>
        <w:tblLook w:val="01E0"/>
      </w:tblPr>
      <w:tblGrid>
        <w:gridCol w:w="5024"/>
        <w:gridCol w:w="5113"/>
      </w:tblGrid>
      <w:tr w:rsidR="00033591" w:rsidRPr="00365072">
        <w:tc>
          <w:tcPr>
            <w:tcW w:w="5471" w:type="dxa"/>
          </w:tcPr>
          <w:p w:rsidR="00033591" w:rsidRPr="00AF163E" w:rsidRDefault="00033591" w:rsidP="0078398A">
            <w:pPr>
              <w:jc w:val="both"/>
            </w:pPr>
            <w:r w:rsidRPr="00AF163E">
              <w:rPr>
                <w:b/>
                <w:bCs/>
                <w:sz w:val="22"/>
                <w:szCs w:val="22"/>
              </w:rPr>
              <w:t>Заказчик</w:t>
            </w:r>
            <w:r w:rsidRPr="00AF163E">
              <w:rPr>
                <w:sz w:val="22"/>
                <w:szCs w:val="22"/>
              </w:rPr>
              <w:t>:</w:t>
            </w:r>
          </w:p>
          <w:p w:rsidR="00033591" w:rsidRPr="00AF163E" w:rsidRDefault="00033591" w:rsidP="0078398A">
            <w:r w:rsidRPr="00AF163E">
              <w:rPr>
                <w:sz w:val="22"/>
                <w:szCs w:val="22"/>
              </w:rPr>
              <w:t xml:space="preserve">Федеральное государственное унитарное предприятие «Ведомственная охрана Росатома» </w:t>
            </w:r>
          </w:p>
          <w:p w:rsidR="00033591" w:rsidRPr="00AF163E" w:rsidRDefault="00033591" w:rsidP="0078398A">
            <w:r w:rsidRPr="00AF163E">
              <w:rPr>
                <w:sz w:val="22"/>
                <w:szCs w:val="22"/>
              </w:rPr>
              <w:t xml:space="preserve">(ФГУП «Атом-охрана»)                </w:t>
            </w:r>
          </w:p>
          <w:p w:rsidR="00033591" w:rsidRPr="00AF163E" w:rsidRDefault="00033591" w:rsidP="005C49EE">
            <w:r w:rsidRPr="00AF163E">
              <w:rPr>
                <w:sz w:val="22"/>
                <w:szCs w:val="22"/>
              </w:rPr>
              <w:t xml:space="preserve">Юридический адрес: 123060, г. Москва, </w:t>
            </w:r>
          </w:p>
          <w:p w:rsidR="00033591" w:rsidRDefault="00033591" w:rsidP="005C49EE">
            <w:r w:rsidRPr="00AF163E">
              <w:rPr>
                <w:sz w:val="22"/>
                <w:szCs w:val="22"/>
              </w:rPr>
              <w:t>ул. Расплетина, дом 3</w:t>
            </w:r>
          </w:p>
          <w:p w:rsidR="00033591" w:rsidRPr="00AF163E" w:rsidRDefault="00033591" w:rsidP="005C49EE">
            <w:r w:rsidRPr="00AF163E">
              <w:rPr>
                <w:sz w:val="22"/>
                <w:szCs w:val="22"/>
              </w:rPr>
              <w:t xml:space="preserve">Почтовый адрес: 123060, г. Москва, </w:t>
            </w:r>
          </w:p>
          <w:p w:rsidR="00033591" w:rsidRDefault="00033591" w:rsidP="0078398A">
            <w:r w:rsidRPr="00AF163E">
              <w:rPr>
                <w:sz w:val="22"/>
                <w:szCs w:val="22"/>
              </w:rPr>
              <w:t>ул. Расплетина, дом 3</w:t>
            </w:r>
          </w:p>
          <w:p w:rsidR="00033591" w:rsidRPr="00AF163E" w:rsidRDefault="00033591" w:rsidP="0078398A">
            <w:r>
              <w:rPr>
                <w:sz w:val="22"/>
                <w:szCs w:val="22"/>
              </w:rPr>
              <w:t>ОГРН 1037706007767</w:t>
            </w:r>
          </w:p>
          <w:p w:rsidR="00033591" w:rsidRPr="00AF163E" w:rsidRDefault="00033591" w:rsidP="0078398A">
            <w:r w:rsidRPr="00AF163E">
              <w:rPr>
                <w:sz w:val="22"/>
                <w:szCs w:val="22"/>
              </w:rPr>
              <w:t>Получатель услуг</w:t>
            </w:r>
            <w:r>
              <w:rPr>
                <w:sz w:val="22"/>
                <w:szCs w:val="22"/>
              </w:rPr>
              <w:t>/плательщик</w:t>
            </w:r>
            <w:r w:rsidRPr="00AF163E">
              <w:rPr>
                <w:sz w:val="22"/>
                <w:szCs w:val="22"/>
              </w:rPr>
              <w:t>: ФГУП «Атом-охрана»,</w:t>
            </w:r>
            <w:r>
              <w:rPr>
                <w:sz w:val="22"/>
                <w:szCs w:val="22"/>
              </w:rPr>
              <w:t xml:space="preserve"> Филиал № 1</w:t>
            </w:r>
          </w:p>
          <w:p w:rsidR="00033591" w:rsidRDefault="00033591" w:rsidP="0078398A">
            <w:r>
              <w:rPr>
                <w:sz w:val="22"/>
                <w:szCs w:val="22"/>
              </w:rPr>
              <w:t xml:space="preserve">141007, Московская область, г. Мытищи, </w:t>
            </w:r>
          </w:p>
          <w:p w:rsidR="00033591" w:rsidRDefault="00033591" w:rsidP="0078398A">
            <w:r>
              <w:rPr>
                <w:sz w:val="22"/>
                <w:szCs w:val="22"/>
              </w:rPr>
              <w:t>ул. Хлебозаводская, д.2, корпус 9.</w:t>
            </w:r>
          </w:p>
          <w:p w:rsidR="00033591" w:rsidRDefault="00033591" w:rsidP="00937EC0">
            <w:r>
              <w:rPr>
                <w:sz w:val="22"/>
                <w:szCs w:val="22"/>
              </w:rPr>
              <w:t xml:space="preserve">Адрес получателя услуг/плательщика: 141007, Московская область, г. Мытищи, </w:t>
            </w:r>
          </w:p>
          <w:p w:rsidR="00033591" w:rsidRDefault="00033591" w:rsidP="00937EC0">
            <w:r>
              <w:rPr>
                <w:sz w:val="22"/>
                <w:szCs w:val="22"/>
              </w:rPr>
              <w:t>ул. Хлебозаводская, д.2, корпус 9</w:t>
            </w:r>
          </w:p>
          <w:p w:rsidR="00033591" w:rsidRPr="00AF163E" w:rsidRDefault="00033591" w:rsidP="00937EC0">
            <w:r>
              <w:rPr>
                <w:sz w:val="22"/>
                <w:szCs w:val="22"/>
              </w:rPr>
              <w:t xml:space="preserve">телефон/факс 8(496) 577-60-61 </w:t>
            </w:r>
          </w:p>
          <w:p w:rsidR="00033591" w:rsidRPr="00550350" w:rsidRDefault="00033591" w:rsidP="0078398A">
            <w:r w:rsidRPr="00550350">
              <w:rPr>
                <w:sz w:val="22"/>
                <w:szCs w:val="22"/>
              </w:rPr>
              <w:t xml:space="preserve">ИНН 7706289940, КПП 502943001,                  </w:t>
            </w:r>
          </w:p>
          <w:p w:rsidR="00033591" w:rsidRPr="00AF163E" w:rsidRDefault="00033591" w:rsidP="0078398A">
            <w:pPr>
              <w:jc w:val="both"/>
            </w:pPr>
            <w:r w:rsidRPr="00550350">
              <w:rPr>
                <w:sz w:val="22"/>
                <w:szCs w:val="22"/>
              </w:rPr>
              <w:t>ОКПО 50198929,</w:t>
            </w:r>
          </w:p>
          <w:p w:rsidR="00033591" w:rsidRPr="00AF163E" w:rsidRDefault="00033591" w:rsidP="0078398A">
            <w:r w:rsidRPr="00AF163E">
              <w:rPr>
                <w:sz w:val="22"/>
                <w:szCs w:val="22"/>
              </w:rPr>
              <w:t>р/с 40502810</w:t>
            </w:r>
            <w:r>
              <w:rPr>
                <w:sz w:val="22"/>
                <w:szCs w:val="22"/>
              </w:rPr>
              <w:t>938170000128 в Краснопресненском отделении Московского банка Сбербанка России ОАО г. Москва</w:t>
            </w:r>
          </w:p>
          <w:p w:rsidR="00033591" w:rsidRPr="00AF163E" w:rsidRDefault="00033591" w:rsidP="0078398A">
            <w:r w:rsidRPr="00AF163E">
              <w:rPr>
                <w:sz w:val="22"/>
                <w:szCs w:val="22"/>
              </w:rPr>
              <w:t>к/с 30101810</w:t>
            </w:r>
            <w:r>
              <w:rPr>
                <w:sz w:val="22"/>
                <w:szCs w:val="22"/>
              </w:rPr>
              <w:t>400000000225</w:t>
            </w:r>
          </w:p>
          <w:p w:rsidR="00033591" w:rsidRPr="00AF163E" w:rsidRDefault="00033591" w:rsidP="0078398A">
            <w:r w:rsidRPr="00AF163E">
              <w:rPr>
                <w:sz w:val="22"/>
                <w:szCs w:val="22"/>
              </w:rPr>
              <w:t>БИК 04</w:t>
            </w:r>
            <w:r>
              <w:rPr>
                <w:sz w:val="22"/>
                <w:szCs w:val="22"/>
              </w:rPr>
              <w:t>4525225</w:t>
            </w:r>
          </w:p>
          <w:p w:rsidR="00033591" w:rsidRPr="00550350" w:rsidRDefault="00033591" w:rsidP="00397371">
            <w:pPr>
              <w:spacing w:line="276" w:lineRule="auto"/>
              <w:rPr>
                <w:lang w:eastAsia="en-US"/>
              </w:rPr>
            </w:pPr>
            <w:r>
              <w:rPr>
                <w:sz w:val="22"/>
                <w:szCs w:val="22"/>
                <w:lang w:eastAsia="en-US"/>
              </w:rPr>
              <w:t>Тел./ Факс (8496) 577-60-61, 496-577-53-63</w:t>
            </w:r>
          </w:p>
          <w:p w:rsidR="00033591" w:rsidRDefault="00033591" w:rsidP="00397371">
            <w:pPr>
              <w:spacing w:line="276" w:lineRule="auto"/>
              <w:rPr>
                <w:lang w:eastAsia="en-US"/>
              </w:rPr>
            </w:pPr>
            <w:r>
              <w:rPr>
                <w:sz w:val="22"/>
                <w:szCs w:val="22"/>
                <w:lang w:val="en-US" w:eastAsia="en-US"/>
              </w:rPr>
              <w:t>E</w:t>
            </w:r>
            <w:r>
              <w:rPr>
                <w:sz w:val="22"/>
                <w:szCs w:val="22"/>
                <w:lang w:eastAsia="en-US"/>
              </w:rPr>
              <w:t>-</w:t>
            </w:r>
            <w:r>
              <w:rPr>
                <w:sz w:val="22"/>
                <w:szCs w:val="22"/>
                <w:lang w:val="en-US" w:eastAsia="en-US"/>
              </w:rPr>
              <w:t>mail</w:t>
            </w:r>
            <w:r>
              <w:rPr>
                <w:sz w:val="22"/>
                <w:szCs w:val="22"/>
                <w:lang w:eastAsia="en-US"/>
              </w:rPr>
              <w:t xml:space="preserve">: </w:t>
            </w:r>
            <w:r>
              <w:rPr>
                <w:sz w:val="22"/>
                <w:szCs w:val="22"/>
                <w:u w:val="single"/>
                <w:lang w:val="en-US" w:eastAsia="en-US"/>
              </w:rPr>
              <w:t>atomohrana</w:t>
            </w:r>
            <w:r>
              <w:rPr>
                <w:sz w:val="22"/>
                <w:szCs w:val="22"/>
                <w:u w:val="single"/>
                <w:lang w:eastAsia="en-US"/>
              </w:rPr>
              <w:t>@</w:t>
            </w:r>
            <w:r>
              <w:rPr>
                <w:sz w:val="22"/>
                <w:szCs w:val="22"/>
                <w:u w:val="single"/>
                <w:lang w:val="en-US" w:eastAsia="en-US"/>
              </w:rPr>
              <w:t>mail</w:t>
            </w:r>
            <w:r>
              <w:rPr>
                <w:sz w:val="22"/>
                <w:szCs w:val="22"/>
                <w:u w:val="single"/>
                <w:lang w:eastAsia="en-US"/>
              </w:rPr>
              <w:t>.</w:t>
            </w:r>
            <w:r>
              <w:rPr>
                <w:sz w:val="22"/>
                <w:szCs w:val="22"/>
                <w:u w:val="single"/>
                <w:lang w:val="en-US" w:eastAsia="en-US"/>
              </w:rPr>
              <w:t>ru</w:t>
            </w:r>
          </w:p>
          <w:p w:rsidR="00033591" w:rsidRDefault="00033591" w:rsidP="0078398A"/>
          <w:p w:rsidR="00033591" w:rsidRDefault="00033591" w:rsidP="0078398A"/>
          <w:p w:rsidR="00033591" w:rsidRPr="00AF163E" w:rsidRDefault="00033591" w:rsidP="0078398A">
            <w:r w:rsidRPr="00AF163E">
              <w:rPr>
                <w:sz w:val="22"/>
                <w:szCs w:val="22"/>
              </w:rPr>
              <w:t>От Заказчика:</w:t>
            </w:r>
          </w:p>
          <w:p w:rsidR="00033591" w:rsidRPr="00AF163E" w:rsidRDefault="00033591" w:rsidP="0078398A"/>
          <w:p w:rsidR="00033591" w:rsidRPr="00AF163E" w:rsidRDefault="00033591" w:rsidP="0078398A">
            <w:r w:rsidRPr="00AF163E">
              <w:rPr>
                <w:sz w:val="22"/>
                <w:szCs w:val="22"/>
              </w:rPr>
              <w:t xml:space="preserve">Директор филиала № </w:t>
            </w:r>
            <w:r>
              <w:rPr>
                <w:sz w:val="22"/>
                <w:szCs w:val="22"/>
              </w:rPr>
              <w:t>1</w:t>
            </w:r>
          </w:p>
          <w:p w:rsidR="00033591" w:rsidRPr="00AF163E" w:rsidRDefault="00033591" w:rsidP="0078398A">
            <w:r w:rsidRPr="00AF163E">
              <w:rPr>
                <w:sz w:val="22"/>
                <w:szCs w:val="22"/>
              </w:rPr>
              <w:t>ФГУП «Атом-охрана»</w:t>
            </w:r>
          </w:p>
          <w:p w:rsidR="00033591" w:rsidRDefault="00033591" w:rsidP="0078398A">
            <w:r w:rsidRPr="00AF163E">
              <w:rPr>
                <w:sz w:val="22"/>
                <w:szCs w:val="22"/>
              </w:rPr>
              <w:t>_____</w:t>
            </w:r>
            <w:r>
              <w:rPr>
                <w:sz w:val="22"/>
                <w:szCs w:val="22"/>
              </w:rPr>
              <w:t xml:space="preserve">____________ А.Н. Артамонов     </w:t>
            </w:r>
          </w:p>
          <w:p w:rsidR="00033591" w:rsidRPr="00AF163E" w:rsidRDefault="00033591" w:rsidP="0078398A">
            <w:r>
              <w:rPr>
                <w:sz w:val="22"/>
                <w:szCs w:val="22"/>
              </w:rPr>
              <w:t>«___» __________ 2015 г.</w:t>
            </w:r>
          </w:p>
          <w:p w:rsidR="00033591" w:rsidRPr="00AF163E" w:rsidRDefault="00033591" w:rsidP="0078398A">
            <w:pPr>
              <w:jc w:val="both"/>
            </w:pPr>
            <w:r w:rsidRPr="00AF163E">
              <w:rPr>
                <w:sz w:val="22"/>
                <w:szCs w:val="22"/>
              </w:rPr>
              <w:t xml:space="preserve">М.П.   </w:t>
            </w:r>
          </w:p>
          <w:p w:rsidR="00033591" w:rsidRPr="00AF163E" w:rsidRDefault="00033591" w:rsidP="0078398A"/>
        </w:tc>
        <w:tc>
          <w:tcPr>
            <w:tcW w:w="5160" w:type="dxa"/>
          </w:tcPr>
          <w:p w:rsidR="00033591" w:rsidRPr="00AF163E" w:rsidRDefault="00033591" w:rsidP="0078398A">
            <w:r w:rsidRPr="00AF163E">
              <w:rPr>
                <w:b/>
                <w:bCs/>
                <w:sz w:val="22"/>
                <w:szCs w:val="22"/>
              </w:rPr>
              <w:t xml:space="preserve"> Исполнитель:</w:t>
            </w:r>
          </w:p>
          <w:p w:rsidR="00033591" w:rsidRPr="00AF163E" w:rsidRDefault="00033591" w:rsidP="0078398A">
            <w:r w:rsidRPr="00AF163E">
              <w:rPr>
                <w:sz w:val="22"/>
                <w:szCs w:val="22"/>
              </w:rPr>
              <w:t>__________________________________________</w:t>
            </w:r>
          </w:p>
          <w:p w:rsidR="00033591" w:rsidRPr="00AF163E" w:rsidRDefault="00033591" w:rsidP="0078398A">
            <w:r w:rsidRPr="00AF163E">
              <w:rPr>
                <w:sz w:val="22"/>
                <w:szCs w:val="22"/>
              </w:rPr>
              <w:t>Юридический адрес: ________________________</w:t>
            </w:r>
            <w:r w:rsidRPr="00AF163E">
              <w:rPr>
                <w:sz w:val="22"/>
                <w:szCs w:val="22"/>
              </w:rPr>
              <w:br/>
              <w:t>__________________________________________</w:t>
            </w:r>
          </w:p>
          <w:p w:rsidR="00033591" w:rsidRPr="00AF163E" w:rsidRDefault="00033591" w:rsidP="0078398A">
            <w:r w:rsidRPr="00AF163E">
              <w:rPr>
                <w:sz w:val="22"/>
                <w:szCs w:val="22"/>
              </w:rPr>
              <w:t>Почтовый адрес: ___________________________</w:t>
            </w:r>
          </w:p>
          <w:p w:rsidR="00033591" w:rsidRPr="00AF163E" w:rsidRDefault="00033591" w:rsidP="0078398A">
            <w:r w:rsidRPr="00AF163E">
              <w:rPr>
                <w:sz w:val="22"/>
                <w:szCs w:val="22"/>
              </w:rPr>
              <w:t>__________________________________________</w:t>
            </w:r>
          </w:p>
          <w:p w:rsidR="00033591" w:rsidRPr="00AF163E" w:rsidRDefault="00033591" w:rsidP="0078398A">
            <w:r w:rsidRPr="00AF163E">
              <w:rPr>
                <w:sz w:val="22"/>
                <w:szCs w:val="22"/>
              </w:rPr>
              <w:t>ИНН _____________________________________</w:t>
            </w:r>
          </w:p>
          <w:p w:rsidR="00033591" w:rsidRPr="00AF163E" w:rsidRDefault="00033591" w:rsidP="0078398A">
            <w:r w:rsidRPr="00AF163E">
              <w:rPr>
                <w:sz w:val="22"/>
                <w:szCs w:val="22"/>
              </w:rPr>
              <w:t>КПП _____________________________________</w:t>
            </w:r>
          </w:p>
          <w:p w:rsidR="00033591" w:rsidRPr="00AF163E" w:rsidRDefault="00033591" w:rsidP="0078398A">
            <w:r w:rsidRPr="00AF163E">
              <w:rPr>
                <w:sz w:val="22"/>
                <w:szCs w:val="22"/>
              </w:rPr>
              <w:t>ОКПО ____________________________________</w:t>
            </w:r>
          </w:p>
          <w:p w:rsidR="00033591" w:rsidRPr="00AF163E" w:rsidRDefault="00033591" w:rsidP="0078398A">
            <w:r w:rsidRPr="00AF163E">
              <w:rPr>
                <w:sz w:val="22"/>
                <w:szCs w:val="22"/>
              </w:rPr>
              <w:t>р/с _______________________________________</w:t>
            </w:r>
          </w:p>
          <w:p w:rsidR="00033591" w:rsidRPr="00AF163E" w:rsidRDefault="00033591" w:rsidP="0078398A">
            <w:r w:rsidRPr="00AF163E">
              <w:rPr>
                <w:sz w:val="22"/>
                <w:szCs w:val="22"/>
              </w:rPr>
              <w:t>в _________________________________________</w:t>
            </w:r>
          </w:p>
          <w:p w:rsidR="00033591" w:rsidRPr="00AF163E" w:rsidRDefault="00033591" w:rsidP="0078398A">
            <w:r w:rsidRPr="00AF163E">
              <w:rPr>
                <w:sz w:val="22"/>
                <w:szCs w:val="22"/>
              </w:rPr>
              <w:t>__________________________________________</w:t>
            </w:r>
          </w:p>
          <w:p w:rsidR="00033591" w:rsidRPr="00AF163E" w:rsidRDefault="00033591" w:rsidP="0078398A">
            <w:r w:rsidRPr="00AF163E">
              <w:rPr>
                <w:sz w:val="22"/>
                <w:szCs w:val="22"/>
              </w:rPr>
              <w:t>к/с _______________________________________</w:t>
            </w:r>
          </w:p>
          <w:p w:rsidR="00033591" w:rsidRPr="00AF163E" w:rsidRDefault="00033591" w:rsidP="0078398A">
            <w:r w:rsidRPr="00AF163E">
              <w:rPr>
                <w:sz w:val="22"/>
                <w:szCs w:val="22"/>
              </w:rPr>
              <w:t>БИК ______________________________________</w:t>
            </w:r>
          </w:p>
          <w:p w:rsidR="00033591" w:rsidRPr="00AF163E" w:rsidRDefault="00033591" w:rsidP="0078398A">
            <w:pPr>
              <w:jc w:val="both"/>
            </w:pPr>
          </w:p>
          <w:p w:rsidR="00033591" w:rsidRPr="00AF163E" w:rsidRDefault="00033591" w:rsidP="0078398A">
            <w:pPr>
              <w:jc w:val="both"/>
            </w:pPr>
          </w:p>
          <w:p w:rsidR="00033591" w:rsidRDefault="00033591" w:rsidP="0078398A">
            <w:pPr>
              <w:jc w:val="both"/>
            </w:pPr>
          </w:p>
          <w:p w:rsidR="00033591" w:rsidRDefault="00033591" w:rsidP="0078398A">
            <w:pPr>
              <w:jc w:val="both"/>
            </w:pPr>
          </w:p>
          <w:p w:rsidR="00033591" w:rsidRDefault="00033591" w:rsidP="0078398A">
            <w:pPr>
              <w:jc w:val="both"/>
            </w:pPr>
          </w:p>
          <w:p w:rsidR="00033591" w:rsidRDefault="00033591" w:rsidP="0078398A">
            <w:pPr>
              <w:jc w:val="both"/>
            </w:pPr>
          </w:p>
          <w:p w:rsidR="00033591" w:rsidRDefault="00033591" w:rsidP="0078398A">
            <w:pPr>
              <w:jc w:val="both"/>
            </w:pPr>
          </w:p>
          <w:p w:rsidR="00033591" w:rsidRDefault="00033591" w:rsidP="0078398A">
            <w:pPr>
              <w:jc w:val="both"/>
            </w:pPr>
          </w:p>
          <w:p w:rsidR="00033591" w:rsidRDefault="00033591" w:rsidP="0078398A">
            <w:pPr>
              <w:jc w:val="both"/>
            </w:pPr>
          </w:p>
          <w:p w:rsidR="00033591" w:rsidRDefault="00033591" w:rsidP="0078398A">
            <w:pPr>
              <w:jc w:val="both"/>
            </w:pPr>
          </w:p>
          <w:p w:rsidR="00033591" w:rsidRDefault="00033591" w:rsidP="0078398A">
            <w:pPr>
              <w:jc w:val="both"/>
            </w:pPr>
          </w:p>
          <w:p w:rsidR="00033591" w:rsidRDefault="00033591" w:rsidP="0078398A">
            <w:pPr>
              <w:jc w:val="both"/>
            </w:pPr>
          </w:p>
          <w:p w:rsidR="00033591" w:rsidRDefault="00033591" w:rsidP="0078398A">
            <w:pPr>
              <w:jc w:val="both"/>
            </w:pPr>
            <w:bookmarkStart w:id="0" w:name="_GoBack"/>
            <w:bookmarkEnd w:id="0"/>
          </w:p>
          <w:p w:rsidR="00033591" w:rsidRPr="00AF163E" w:rsidRDefault="00033591" w:rsidP="0078398A">
            <w:pPr>
              <w:jc w:val="both"/>
            </w:pPr>
            <w:r w:rsidRPr="00AF163E">
              <w:rPr>
                <w:sz w:val="22"/>
                <w:szCs w:val="22"/>
              </w:rPr>
              <w:t>От Исполнителя:</w:t>
            </w:r>
          </w:p>
          <w:p w:rsidR="00033591" w:rsidRPr="00AF163E" w:rsidRDefault="00033591" w:rsidP="0078398A">
            <w:pPr>
              <w:jc w:val="both"/>
            </w:pPr>
          </w:p>
          <w:p w:rsidR="00033591" w:rsidRPr="00AF163E" w:rsidRDefault="00033591" w:rsidP="0078398A">
            <w:pPr>
              <w:jc w:val="both"/>
            </w:pPr>
          </w:p>
          <w:p w:rsidR="00033591" w:rsidRDefault="00033591" w:rsidP="0078398A">
            <w:pPr>
              <w:jc w:val="both"/>
            </w:pPr>
          </w:p>
          <w:p w:rsidR="00033591" w:rsidRDefault="00033591" w:rsidP="007F1E62">
            <w:pPr>
              <w:jc w:val="both"/>
            </w:pPr>
            <w:r>
              <w:rPr>
                <w:sz w:val="22"/>
                <w:szCs w:val="22"/>
              </w:rPr>
              <w:t>_______________ (Ф.И.О.)</w:t>
            </w:r>
          </w:p>
          <w:p w:rsidR="00033591" w:rsidRDefault="00033591" w:rsidP="0078398A">
            <w:pPr>
              <w:tabs>
                <w:tab w:val="left" w:pos="1080"/>
              </w:tabs>
            </w:pPr>
            <w:r>
              <w:rPr>
                <w:sz w:val="22"/>
                <w:szCs w:val="22"/>
              </w:rPr>
              <w:t>«___» ____________ 2015 г.</w:t>
            </w:r>
            <w:r w:rsidRPr="00AF163E">
              <w:rPr>
                <w:sz w:val="22"/>
                <w:szCs w:val="22"/>
              </w:rPr>
              <w:tab/>
            </w:r>
          </w:p>
          <w:p w:rsidR="00033591" w:rsidRPr="006D1D5B" w:rsidRDefault="00033591" w:rsidP="0078398A">
            <w:r>
              <w:rPr>
                <w:sz w:val="22"/>
                <w:szCs w:val="22"/>
              </w:rPr>
              <w:t>М.П.</w:t>
            </w:r>
          </w:p>
        </w:tc>
      </w:tr>
    </w:tbl>
    <w:p w:rsidR="00033591" w:rsidRDefault="00033591" w:rsidP="00C54DD1">
      <w:pPr>
        <w:pStyle w:val="Title"/>
        <w:ind w:left="6372" w:right="-360"/>
        <w:jc w:val="right"/>
        <w:rPr>
          <w:b w:val="0"/>
          <w:bCs w:val="0"/>
        </w:rPr>
      </w:pPr>
    </w:p>
    <w:p w:rsidR="00033591" w:rsidRDefault="00033591"/>
    <w:sectPr w:rsidR="00033591" w:rsidSect="00465852">
      <w:pgSz w:w="11906" w:h="16838"/>
      <w:pgMar w:top="1134" w:right="567"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altName w:val="Arial Unicode MS"/>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notTrueType/>
    <w:pitch w:val="default"/>
    <w:sig w:usb0="00000000" w:usb1="00000000" w:usb2="00000000" w:usb3="00000000" w:csb0="00000000" w:csb1="00000000"/>
  </w:font>
  <w:font w:name="Calibri">
    <w:panose1 w:val="020F0502020204030204"/>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73A43"/>
    <w:multiLevelType w:val="hybridMultilevel"/>
    <w:tmpl w:val="A99AFCD2"/>
    <w:lvl w:ilvl="0" w:tplc="0419000F">
      <w:start w:val="1"/>
      <w:numFmt w:val="decimal"/>
      <w:lvlText w:val="%1."/>
      <w:lvlJc w:val="left"/>
      <w:pPr>
        <w:ind w:left="3900" w:hanging="360"/>
      </w:pPr>
      <w:rPr>
        <w:rFonts w:hint="default"/>
      </w:rPr>
    </w:lvl>
    <w:lvl w:ilvl="1" w:tplc="04190019">
      <w:start w:val="1"/>
      <w:numFmt w:val="lowerLetter"/>
      <w:lvlText w:val="%2."/>
      <w:lvlJc w:val="left"/>
      <w:pPr>
        <w:ind w:left="4620" w:hanging="360"/>
      </w:pPr>
    </w:lvl>
    <w:lvl w:ilvl="2" w:tplc="0419001B">
      <w:start w:val="1"/>
      <w:numFmt w:val="lowerRoman"/>
      <w:lvlText w:val="%3."/>
      <w:lvlJc w:val="right"/>
      <w:pPr>
        <w:ind w:left="5340" w:hanging="180"/>
      </w:pPr>
    </w:lvl>
    <w:lvl w:ilvl="3" w:tplc="0419000F">
      <w:start w:val="1"/>
      <w:numFmt w:val="decimal"/>
      <w:lvlText w:val="%4."/>
      <w:lvlJc w:val="left"/>
      <w:pPr>
        <w:ind w:left="6060" w:hanging="360"/>
      </w:pPr>
    </w:lvl>
    <w:lvl w:ilvl="4" w:tplc="04190019">
      <w:start w:val="1"/>
      <w:numFmt w:val="lowerLetter"/>
      <w:lvlText w:val="%5."/>
      <w:lvlJc w:val="left"/>
      <w:pPr>
        <w:ind w:left="6780" w:hanging="360"/>
      </w:pPr>
    </w:lvl>
    <w:lvl w:ilvl="5" w:tplc="0419001B">
      <w:start w:val="1"/>
      <w:numFmt w:val="lowerRoman"/>
      <w:lvlText w:val="%6."/>
      <w:lvlJc w:val="right"/>
      <w:pPr>
        <w:ind w:left="7500" w:hanging="180"/>
      </w:pPr>
    </w:lvl>
    <w:lvl w:ilvl="6" w:tplc="0419000F">
      <w:start w:val="1"/>
      <w:numFmt w:val="decimal"/>
      <w:lvlText w:val="%7."/>
      <w:lvlJc w:val="left"/>
      <w:pPr>
        <w:ind w:left="8220" w:hanging="360"/>
      </w:pPr>
    </w:lvl>
    <w:lvl w:ilvl="7" w:tplc="04190019">
      <w:start w:val="1"/>
      <w:numFmt w:val="lowerLetter"/>
      <w:lvlText w:val="%8."/>
      <w:lvlJc w:val="left"/>
      <w:pPr>
        <w:ind w:left="8940" w:hanging="360"/>
      </w:pPr>
    </w:lvl>
    <w:lvl w:ilvl="8" w:tplc="0419001B">
      <w:start w:val="1"/>
      <w:numFmt w:val="lowerRoman"/>
      <w:lvlText w:val="%9."/>
      <w:lvlJc w:val="right"/>
      <w:pPr>
        <w:ind w:left="9660" w:hanging="180"/>
      </w:pPr>
    </w:lvl>
  </w:abstractNum>
  <w:abstractNum w:abstractNumId="1">
    <w:nsid w:val="597D65A9"/>
    <w:multiLevelType w:val="hybridMultilevel"/>
    <w:tmpl w:val="F2F2C206"/>
    <w:lvl w:ilvl="0" w:tplc="9EF8260C">
      <w:start w:val="12"/>
      <w:numFmt w:val="decimal"/>
      <w:lvlText w:val="%1."/>
      <w:lvlJc w:val="left"/>
      <w:pPr>
        <w:tabs>
          <w:tab w:val="num" w:pos="2203"/>
        </w:tabs>
        <w:ind w:left="2203" w:hanging="360"/>
      </w:pPr>
      <w:rPr>
        <w:rFonts w:hint="default"/>
      </w:rPr>
    </w:lvl>
    <w:lvl w:ilvl="1" w:tplc="04190019">
      <w:start w:val="1"/>
      <w:numFmt w:val="lowerLetter"/>
      <w:lvlText w:val="%2."/>
      <w:lvlJc w:val="left"/>
      <w:pPr>
        <w:tabs>
          <w:tab w:val="num" w:pos="2923"/>
        </w:tabs>
        <w:ind w:left="2923" w:hanging="360"/>
      </w:pPr>
    </w:lvl>
    <w:lvl w:ilvl="2" w:tplc="0419001B">
      <w:start w:val="1"/>
      <w:numFmt w:val="lowerRoman"/>
      <w:lvlText w:val="%3."/>
      <w:lvlJc w:val="right"/>
      <w:pPr>
        <w:tabs>
          <w:tab w:val="num" w:pos="3643"/>
        </w:tabs>
        <w:ind w:left="3643" w:hanging="180"/>
      </w:pPr>
    </w:lvl>
    <w:lvl w:ilvl="3" w:tplc="0419000F">
      <w:start w:val="1"/>
      <w:numFmt w:val="decimal"/>
      <w:lvlText w:val="%4."/>
      <w:lvlJc w:val="left"/>
      <w:pPr>
        <w:tabs>
          <w:tab w:val="num" w:pos="4363"/>
        </w:tabs>
        <w:ind w:left="4363" w:hanging="360"/>
      </w:pPr>
    </w:lvl>
    <w:lvl w:ilvl="4" w:tplc="04190019">
      <w:start w:val="1"/>
      <w:numFmt w:val="lowerLetter"/>
      <w:lvlText w:val="%5."/>
      <w:lvlJc w:val="left"/>
      <w:pPr>
        <w:tabs>
          <w:tab w:val="num" w:pos="5083"/>
        </w:tabs>
        <w:ind w:left="5083" w:hanging="360"/>
      </w:pPr>
    </w:lvl>
    <w:lvl w:ilvl="5" w:tplc="0419001B">
      <w:start w:val="1"/>
      <w:numFmt w:val="lowerRoman"/>
      <w:lvlText w:val="%6."/>
      <w:lvlJc w:val="right"/>
      <w:pPr>
        <w:tabs>
          <w:tab w:val="num" w:pos="5803"/>
        </w:tabs>
        <w:ind w:left="5803" w:hanging="180"/>
      </w:pPr>
    </w:lvl>
    <w:lvl w:ilvl="6" w:tplc="0419000F">
      <w:start w:val="1"/>
      <w:numFmt w:val="decimal"/>
      <w:lvlText w:val="%7."/>
      <w:lvlJc w:val="left"/>
      <w:pPr>
        <w:tabs>
          <w:tab w:val="num" w:pos="6523"/>
        </w:tabs>
        <w:ind w:left="6523" w:hanging="360"/>
      </w:pPr>
    </w:lvl>
    <w:lvl w:ilvl="7" w:tplc="04190019">
      <w:start w:val="1"/>
      <w:numFmt w:val="lowerLetter"/>
      <w:lvlText w:val="%8."/>
      <w:lvlJc w:val="left"/>
      <w:pPr>
        <w:tabs>
          <w:tab w:val="num" w:pos="7243"/>
        </w:tabs>
        <w:ind w:left="7243" w:hanging="360"/>
      </w:pPr>
    </w:lvl>
    <w:lvl w:ilvl="8" w:tplc="0419001B">
      <w:start w:val="1"/>
      <w:numFmt w:val="lowerRoman"/>
      <w:lvlText w:val="%9."/>
      <w:lvlJc w:val="right"/>
      <w:pPr>
        <w:tabs>
          <w:tab w:val="num" w:pos="7963"/>
        </w:tabs>
        <w:ind w:left="7963" w:hanging="180"/>
      </w:pPr>
    </w:lvl>
  </w:abstractNum>
  <w:abstractNum w:abstractNumId="2">
    <w:nsid w:val="6F444E79"/>
    <w:multiLevelType w:val="hybridMultilevel"/>
    <w:tmpl w:val="98B24B6A"/>
    <w:lvl w:ilvl="0" w:tplc="1A7672F4">
      <w:start w:val="11"/>
      <w:numFmt w:val="decimal"/>
      <w:lvlText w:val="%1."/>
      <w:lvlJc w:val="left"/>
      <w:pPr>
        <w:ind w:left="2203" w:hanging="360"/>
      </w:pPr>
      <w:rPr>
        <w:rFonts w:hint="default"/>
      </w:rPr>
    </w:lvl>
    <w:lvl w:ilvl="1" w:tplc="04190019">
      <w:start w:val="1"/>
      <w:numFmt w:val="lowerLetter"/>
      <w:lvlText w:val="%2."/>
      <w:lvlJc w:val="left"/>
      <w:pPr>
        <w:ind w:left="2923" w:hanging="360"/>
      </w:pPr>
    </w:lvl>
    <w:lvl w:ilvl="2" w:tplc="0419001B">
      <w:start w:val="1"/>
      <w:numFmt w:val="lowerRoman"/>
      <w:lvlText w:val="%3."/>
      <w:lvlJc w:val="right"/>
      <w:pPr>
        <w:ind w:left="3643" w:hanging="180"/>
      </w:pPr>
    </w:lvl>
    <w:lvl w:ilvl="3" w:tplc="0419000F">
      <w:start w:val="1"/>
      <w:numFmt w:val="decimal"/>
      <w:lvlText w:val="%4."/>
      <w:lvlJc w:val="left"/>
      <w:pPr>
        <w:ind w:left="4363" w:hanging="360"/>
      </w:pPr>
    </w:lvl>
    <w:lvl w:ilvl="4" w:tplc="04190019">
      <w:start w:val="1"/>
      <w:numFmt w:val="lowerLetter"/>
      <w:lvlText w:val="%5."/>
      <w:lvlJc w:val="left"/>
      <w:pPr>
        <w:ind w:left="5083" w:hanging="360"/>
      </w:pPr>
    </w:lvl>
    <w:lvl w:ilvl="5" w:tplc="0419001B">
      <w:start w:val="1"/>
      <w:numFmt w:val="lowerRoman"/>
      <w:lvlText w:val="%6."/>
      <w:lvlJc w:val="right"/>
      <w:pPr>
        <w:ind w:left="5803" w:hanging="180"/>
      </w:pPr>
    </w:lvl>
    <w:lvl w:ilvl="6" w:tplc="0419000F">
      <w:start w:val="1"/>
      <w:numFmt w:val="decimal"/>
      <w:lvlText w:val="%7."/>
      <w:lvlJc w:val="left"/>
      <w:pPr>
        <w:ind w:left="6523" w:hanging="360"/>
      </w:pPr>
    </w:lvl>
    <w:lvl w:ilvl="7" w:tplc="04190019">
      <w:start w:val="1"/>
      <w:numFmt w:val="lowerLetter"/>
      <w:lvlText w:val="%8."/>
      <w:lvlJc w:val="left"/>
      <w:pPr>
        <w:ind w:left="7243" w:hanging="360"/>
      </w:pPr>
    </w:lvl>
    <w:lvl w:ilvl="8" w:tplc="0419001B">
      <w:start w:val="1"/>
      <w:numFmt w:val="lowerRoman"/>
      <w:lvlText w:val="%9."/>
      <w:lvlJc w:val="right"/>
      <w:pPr>
        <w:ind w:left="7963"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2D80"/>
    <w:rsid w:val="00033591"/>
    <w:rsid w:val="00037DA9"/>
    <w:rsid w:val="00063CE8"/>
    <w:rsid w:val="00082206"/>
    <w:rsid w:val="000A2991"/>
    <w:rsid w:val="000D3AA3"/>
    <w:rsid w:val="00162BFB"/>
    <w:rsid w:val="00191073"/>
    <w:rsid w:val="00191724"/>
    <w:rsid w:val="00195DF1"/>
    <w:rsid w:val="00295D34"/>
    <w:rsid w:val="002F3DCD"/>
    <w:rsid w:val="00365072"/>
    <w:rsid w:val="00365DAE"/>
    <w:rsid w:val="00372D80"/>
    <w:rsid w:val="003949F5"/>
    <w:rsid w:val="00397371"/>
    <w:rsid w:val="003F2F78"/>
    <w:rsid w:val="00421E32"/>
    <w:rsid w:val="004318A6"/>
    <w:rsid w:val="00465852"/>
    <w:rsid w:val="004B0FC9"/>
    <w:rsid w:val="004C5E54"/>
    <w:rsid w:val="004D5FED"/>
    <w:rsid w:val="005045BA"/>
    <w:rsid w:val="00505CEA"/>
    <w:rsid w:val="00550350"/>
    <w:rsid w:val="00553AC8"/>
    <w:rsid w:val="0056192D"/>
    <w:rsid w:val="00565F8C"/>
    <w:rsid w:val="005C3A23"/>
    <w:rsid w:val="005C49EE"/>
    <w:rsid w:val="005F57D9"/>
    <w:rsid w:val="0060165A"/>
    <w:rsid w:val="00636E53"/>
    <w:rsid w:val="006415C4"/>
    <w:rsid w:val="00652E54"/>
    <w:rsid w:val="00661BDC"/>
    <w:rsid w:val="006A2286"/>
    <w:rsid w:val="006A3A88"/>
    <w:rsid w:val="006D1D5B"/>
    <w:rsid w:val="006E60A6"/>
    <w:rsid w:val="006E7A45"/>
    <w:rsid w:val="006F0FCA"/>
    <w:rsid w:val="00743249"/>
    <w:rsid w:val="0078398A"/>
    <w:rsid w:val="00795211"/>
    <w:rsid w:val="007C65FD"/>
    <w:rsid w:val="007F1E62"/>
    <w:rsid w:val="007F5E37"/>
    <w:rsid w:val="00815F0E"/>
    <w:rsid w:val="00855858"/>
    <w:rsid w:val="00862E95"/>
    <w:rsid w:val="00885DFC"/>
    <w:rsid w:val="008A0941"/>
    <w:rsid w:val="00912B94"/>
    <w:rsid w:val="009316D6"/>
    <w:rsid w:val="00937EC0"/>
    <w:rsid w:val="00997B85"/>
    <w:rsid w:val="009A08FE"/>
    <w:rsid w:val="009E4898"/>
    <w:rsid w:val="00A44AED"/>
    <w:rsid w:val="00AA410B"/>
    <w:rsid w:val="00AD21CC"/>
    <w:rsid w:val="00AF163E"/>
    <w:rsid w:val="00B0773C"/>
    <w:rsid w:val="00B7480B"/>
    <w:rsid w:val="00BE5000"/>
    <w:rsid w:val="00C06FC5"/>
    <w:rsid w:val="00C54DD1"/>
    <w:rsid w:val="00C5557A"/>
    <w:rsid w:val="00C96CF2"/>
    <w:rsid w:val="00CA31F2"/>
    <w:rsid w:val="00CC1FE9"/>
    <w:rsid w:val="00D347E7"/>
    <w:rsid w:val="00D40DE8"/>
    <w:rsid w:val="00D74557"/>
    <w:rsid w:val="00D84B63"/>
    <w:rsid w:val="00D87B46"/>
    <w:rsid w:val="00DA24DB"/>
    <w:rsid w:val="00DC27DB"/>
    <w:rsid w:val="00DD517D"/>
    <w:rsid w:val="00E25FE8"/>
    <w:rsid w:val="00E44EEE"/>
    <w:rsid w:val="00E622AA"/>
    <w:rsid w:val="00E8427C"/>
    <w:rsid w:val="00EB30E0"/>
    <w:rsid w:val="00EF6342"/>
    <w:rsid w:val="00F2090B"/>
    <w:rsid w:val="00F36BDC"/>
    <w:rsid w:val="00F753FF"/>
    <w:rsid w:val="00F9350C"/>
    <w:rsid w:val="00F945F3"/>
    <w:rsid w:val="00FF45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DD1"/>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C54DD1"/>
    <w:pPr>
      <w:suppressAutoHyphens/>
      <w:autoSpaceDE w:val="0"/>
      <w:ind w:firstLine="720"/>
    </w:pPr>
    <w:rPr>
      <w:rFonts w:ascii="Arial" w:hAnsi="Arial" w:cs="Arial"/>
      <w:sz w:val="20"/>
      <w:szCs w:val="20"/>
      <w:lang w:eastAsia="ar-SA"/>
    </w:rPr>
  </w:style>
  <w:style w:type="paragraph" w:styleId="Title">
    <w:name w:val="Title"/>
    <w:basedOn w:val="Normal"/>
    <w:next w:val="Normal"/>
    <w:link w:val="TitleChar"/>
    <w:uiPriority w:val="99"/>
    <w:qFormat/>
    <w:rsid w:val="00C54DD1"/>
    <w:pPr>
      <w:suppressAutoHyphens/>
      <w:jc w:val="center"/>
    </w:pPr>
    <w:rPr>
      <w:b/>
      <w:bCs/>
      <w:sz w:val="20"/>
      <w:szCs w:val="20"/>
      <w:lang w:eastAsia="ar-SA"/>
    </w:rPr>
  </w:style>
  <w:style w:type="character" w:customStyle="1" w:styleId="TitleChar">
    <w:name w:val="Title Char"/>
    <w:basedOn w:val="DefaultParagraphFont"/>
    <w:link w:val="Title"/>
    <w:uiPriority w:val="99"/>
    <w:locked/>
    <w:rsid w:val="00C54DD1"/>
    <w:rPr>
      <w:b/>
      <w:bCs/>
      <w:lang w:eastAsia="ar-SA" w:bidi="ar-SA"/>
    </w:rPr>
  </w:style>
  <w:style w:type="paragraph" w:customStyle="1" w:styleId="ConsPlusNonformat">
    <w:name w:val="ConsPlusNonformat"/>
    <w:uiPriority w:val="99"/>
    <w:rsid w:val="00C54DD1"/>
    <w:pPr>
      <w:suppressAutoHyphens/>
      <w:autoSpaceDE w:val="0"/>
    </w:pPr>
    <w:rPr>
      <w:rFonts w:ascii="Courier New" w:hAnsi="Courier New" w:cs="Courier New"/>
      <w:sz w:val="20"/>
      <w:szCs w:val="20"/>
      <w:lang w:eastAsia="ar-SA"/>
    </w:rPr>
  </w:style>
</w:styles>
</file>

<file path=word/webSettings.xml><?xml version="1.0" encoding="utf-8"?>
<w:webSettings xmlns:r="http://schemas.openxmlformats.org/officeDocument/2006/relationships" xmlns:w="http://schemas.openxmlformats.org/wordprocessingml/2006/main">
  <w:divs>
    <w:div w:id="303433875">
      <w:marLeft w:val="0"/>
      <w:marRight w:val="0"/>
      <w:marTop w:val="0"/>
      <w:marBottom w:val="0"/>
      <w:divBdr>
        <w:top w:val="none" w:sz="0" w:space="0" w:color="auto"/>
        <w:left w:val="none" w:sz="0" w:space="0" w:color="auto"/>
        <w:bottom w:val="none" w:sz="0" w:space="0" w:color="auto"/>
        <w:right w:val="none" w:sz="0" w:space="0" w:color="auto"/>
      </w:divBdr>
    </w:div>
    <w:div w:id="303433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7</Pages>
  <Words>3150</Words>
  <Characters>17958</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User1</dc:creator>
  <cp:keywords/>
  <dc:description/>
  <cp:lastModifiedBy>Спиридонов</cp:lastModifiedBy>
  <cp:revision>7</cp:revision>
  <cp:lastPrinted>2015-05-07T11:59:00Z</cp:lastPrinted>
  <dcterms:created xsi:type="dcterms:W3CDTF">2015-06-25T06:53:00Z</dcterms:created>
  <dcterms:modified xsi:type="dcterms:W3CDTF">2015-06-25T07:45:00Z</dcterms:modified>
</cp:coreProperties>
</file>